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340FA" w14:textId="092B96C1" w:rsidR="00CC3593" w:rsidRDefault="00C25286" w:rsidP="00CC3593">
      <w:pPr>
        <w:jc w:val="both"/>
      </w:pPr>
      <w:r>
        <w:t>XXXXX</w:t>
      </w:r>
      <w:r w:rsidR="00096FF6">
        <w:t xml:space="preserve">, </w:t>
      </w:r>
      <w:r>
        <w:t>XXXXX</w:t>
      </w:r>
      <w:r w:rsidR="00096FF6">
        <w:t xml:space="preserve">, </w:t>
      </w:r>
      <w:r>
        <w:t>XXXX</w:t>
      </w:r>
      <w:r w:rsidR="00096FF6">
        <w:t xml:space="preserve">, </w:t>
      </w:r>
      <w:r w:rsidR="001073F8">
        <w:t xml:space="preserve">matična številka </w:t>
      </w:r>
      <w:r>
        <w:t>XXXXXX</w:t>
      </w:r>
      <w:r w:rsidR="001073F8">
        <w:t xml:space="preserve">, davčna številka </w:t>
      </w:r>
      <w:r>
        <w:t>XXXXXX</w:t>
      </w:r>
      <w:r w:rsidR="00EC6D1C">
        <w:t>, ki ga zastopa direktor</w:t>
      </w:r>
      <w:r w:rsidR="00096FF6">
        <w:t xml:space="preserve"> </w:t>
      </w:r>
      <w:r>
        <w:t>XXXX</w:t>
      </w:r>
      <w:r w:rsidR="00096FF6">
        <w:t xml:space="preserve"> </w:t>
      </w:r>
      <w:r w:rsidR="00CC3593">
        <w:t xml:space="preserve">(v nadaljevanju: »upravljavec«) </w:t>
      </w:r>
    </w:p>
    <w:p w14:paraId="37306667" w14:textId="77777777" w:rsidR="00CC3593" w:rsidRDefault="00CC3593" w:rsidP="00CC3593">
      <w:pPr>
        <w:jc w:val="both"/>
      </w:pPr>
    </w:p>
    <w:p w14:paraId="56D53E01" w14:textId="77777777" w:rsidR="00CC3593" w:rsidRDefault="00CC3593" w:rsidP="00CC3593">
      <w:pPr>
        <w:jc w:val="both"/>
      </w:pPr>
      <w:r>
        <w:t>in</w:t>
      </w:r>
    </w:p>
    <w:p w14:paraId="4DB89C3B" w14:textId="77777777" w:rsidR="00CC3593" w:rsidRDefault="00CC3593" w:rsidP="00CC3593">
      <w:pPr>
        <w:jc w:val="both"/>
      </w:pPr>
    </w:p>
    <w:p w14:paraId="3E4E648B" w14:textId="1E66E34D" w:rsidR="00CC3593" w:rsidRPr="00D13DE9" w:rsidRDefault="00C25286" w:rsidP="00CC3593">
      <w:pPr>
        <w:jc w:val="both"/>
      </w:pPr>
      <w:r>
        <w:t>XXXXXX</w:t>
      </w:r>
      <w:r w:rsidR="00D13DE9">
        <w:t xml:space="preserve"> </w:t>
      </w:r>
      <w:r w:rsidR="00D13DE9" w:rsidRPr="00D13DE9">
        <w:t>,</w:t>
      </w:r>
      <w:r>
        <w:t>XXXX</w:t>
      </w:r>
      <w:r w:rsidR="00D30301" w:rsidRPr="00D13DE9">
        <w:t xml:space="preserve">, matična </w:t>
      </w:r>
      <w:r w:rsidR="0019333E" w:rsidRPr="00D13DE9">
        <w:t>številka</w:t>
      </w:r>
      <w:r w:rsidR="00D13DE9" w:rsidRPr="00D13DE9">
        <w:t xml:space="preserve"> </w:t>
      </w:r>
      <w:r>
        <w:t>XXXXX</w:t>
      </w:r>
      <w:r w:rsidR="0019333E" w:rsidRPr="00D13DE9">
        <w:t>, davčna številka</w:t>
      </w:r>
      <w:r w:rsidR="00D13DE9" w:rsidRPr="00D13DE9">
        <w:t xml:space="preserve"> </w:t>
      </w:r>
      <w:r>
        <w:t>XXXXX</w:t>
      </w:r>
      <w:r w:rsidR="001073F8">
        <w:t>, ki ga</w:t>
      </w:r>
      <w:r w:rsidR="00D30301" w:rsidRPr="00D13DE9">
        <w:t xml:space="preserve"> zastopa </w:t>
      </w:r>
      <w:r w:rsidR="002A7B60">
        <w:t xml:space="preserve">direktor </w:t>
      </w:r>
      <w:r>
        <w:t>XXXXX</w:t>
      </w:r>
    </w:p>
    <w:p w14:paraId="6073EB8E" w14:textId="77777777" w:rsidR="00CC3593" w:rsidRPr="00D13DE9" w:rsidRDefault="00CC3593" w:rsidP="00CC3593">
      <w:pPr>
        <w:jc w:val="both"/>
      </w:pPr>
      <w:r w:rsidRPr="00D13DE9">
        <w:t>(v nadaljevanju: »obdelovalec«)</w:t>
      </w:r>
    </w:p>
    <w:p w14:paraId="5A20963A" w14:textId="77777777" w:rsidR="00CC3593" w:rsidRDefault="00CC3593" w:rsidP="00CC3593">
      <w:pPr>
        <w:jc w:val="both"/>
      </w:pPr>
    </w:p>
    <w:p w14:paraId="2F3021A3" w14:textId="77777777" w:rsidR="00CC3593" w:rsidRDefault="00CC3593" w:rsidP="00CC3593">
      <w:pPr>
        <w:jc w:val="both"/>
      </w:pPr>
    </w:p>
    <w:p w14:paraId="648739A3" w14:textId="77777777" w:rsidR="00CC3593" w:rsidRDefault="00CC3593" w:rsidP="00CC3593">
      <w:pPr>
        <w:jc w:val="both"/>
      </w:pPr>
      <w:r>
        <w:t>sklepata naslednjo</w:t>
      </w:r>
    </w:p>
    <w:p w14:paraId="32BB10BC" w14:textId="77777777" w:rsidR="00CC3593" w:rsidRDefault="00CC3593" w:rsidP="00CC3593">
      <w:pPr>
        <w:jc w:val="both"/>
      </w:pPr>
    </w:p>
    <w:p w14:paraId="4D7DD310" w14:textId="77777777" w:rsidR="00CC3593" w:rsidRDefault="00CC3593" w:rsidP="00CC3593">
      <w:pPr>
        <w:jc w:val="both"/>
      </w:pPr>
    </w:p>
    <w:p w14:paraId="6F16F3B0" w14:textId="77777777" w:rsidR="00CC3593" w:rsidRPr="00F937B9" w:rsidRDefault="00376FFA" w:rsidP="00F937B9">
      <w:pPr>
        <w:jc w:val="center"/>
        <w:rPr>
          <w:b/>
        </w:rPr>
      </w:pPr>
      <w:r w:rsidRPr="00376FFA">
        <w:rPr>
          <w:b/>
          <w:sz w:val="28"/>
        </w:rPr>
        <w:t>POGODBO O OBDELAVI OSEBNIH PODATKOV</w:t>
      </w:r>
    </w:p>
    <w:p w14:paraId="5E8F8FD6" w14:textId="77777777" w:rsidR="00CC3593" w:rsidRDefault="00CC3593" w:rsidP="00CC3593">
      <w:pPr>
        <w:jc w:val="both"/>
      </w:pPr>
    </w:p>
    <w:p w14:paraId="448DE9F8" w14:textId="77777777" w:rsidR="00CC3593" w:rsidRPr="00D30301" w:rsidRDefault="00CC3593" w:rsidP="00CC3593">
      <w:pPr>
        <w:jc w:val="both"/>
        <w:rPr>
          <w:b/>
        </w:rPr>
      </w:pPr>
    </w:p>
    <w:p w14:paraId="1355B825" w14:textId="77777777" w:rsidR="00CC3593" w:rsidRPr="00D30301" w:rsidRDefault="00CC3593" w:rsidP="00CC3593">
      <w:pPr>
        <w:jc w:val="both"/>
        <w:rPr>
          <w:b/>
        </w:rPr>
      </w:pPr>
      <w:r w:rsidRPr="00D30301">
        <w:rPr>
          <w:b/>
        </w:rPr>
        <w:t>1.</w:t>
      </w:r>
      <w:r w:rsidRPr="00D30301">
        <w:rPr>
          <w:b/>
        </w:rPr>
        <w:tab/>
        <w:t>UVODNA DOLOČILA</w:t>
      </w:r>
    </w:p>
    <w:p w14:paraId="5A86303E" w14:textId="77777777" w:rsidR="00CC3593" w:rsidRPr="00D30301" w:rsidRDefault="00CC3593" w:rsidP="00CC3593">
      <w:pPr>
        <w:jc w:val="both"/>
        <w:rPr>
          <w:b/>
        </w:rPr>
      </w:pPr>
    </w:p>
    <w:p w14:paraId="68F59B54" w14:textId="77777777" w:rsidR="00CC3593" w:rsidRPr="00D30301" w:rsidRDefault="00CC3593" w:rsidP="00C25286">
      <w:pPr>
        <w:jc w:val="center"/>
        <w:rPr>
          <w:b/>
        </w:rPr>
      </w:pPr>
      <w:r w:rsidRPr="00D30301">
        <w:rPr>
          <w:b/>
        </w:rPr>
        <w:t>1. člen</w:t>
      </w:r>
    </w:p>
    <w:p w14:paraId="3154D96E" w14:textId="77777777" w:rsidR="00CC3593" w:rsidRDefault="00CC3593" w:rsidP="00CC3593">
      <w:pPr>
        <w:jc w:val="both"/>
      </w:pPr>
    </w:p>
    <w:p w14:paraId="1F262ABA" w14:textId="77777777" w:rsidR="00CC3593" w:rsidRDefault="00CC3593" w:rsidP="00CC3593">
      <w:pPr>
        <w:jc w:val="both"/>
      </w:pPr>
      <w:r>
        <w:t>S to pogodbo o obdelavi osebnih podatkov in v skladu z Uredbo (EU) 2016/679 Evropskega parlamenta in Sveta z dne 27. aprila 2016 o varstvu posameznikov pri obdelavi osebnih podatkov in prostem pretoku takih podatkov ter o razveljavitvi Direktive 95/46/ES (Splošna uredba o varstvu podatkov) – v nadaljevanju. »Uredba« ter</w:t>
      </w:r>
      <w:r w:rsidR="00450C27">
        <w:t xml:space="preserve"> </w:t>
      </w:r>
      <w:r>
        <w:t>z</w:t>
      </w:r>
      <w:r w:rsidR="00450C27">
        <w:t xml:space="preserve"> </w:t>
      </w:r>
      <w:r>
        <w:t>vsakokrat veljavnim zakonom Republike Slovenije, ki ureja</w:t>
      </w:r>
      <w:r w:rsidR="00450C27">
        <w:t xml:space="preserve"> </w:t>
      </w:r>
      <w:r>
        <w:t>varstvo osebnih podatkov,</w:t>
      </w:r>
      <w:r w:rsidR="00F937B9">
        <w:t xml:space="preserve"> </w:t>
      </w:r>
      <w:r>
        <w:t xml:space="preserve">v nadaljevanju: </w:t>
      </w:r>
      <w:r w:rsidR="00376FFA">
        <w:t>ZVOP-1</w:t>
      </w:r>
      <w:r>
        <w:t>, pogodbeni stranki urejata medsebojne pravice in obveznosti v zvezi s pogodbeno obdelavo osebnih podatkov, ki so pod nadzorom u</w:t>
      </w:r>
      <w:r w:rsidR="00F937B9">
        <w:t>pravljavca in so predmet</w:t>
      </w:r>
      <w:r>
        <w:t xml:space="preserve"> pogodbe ter se obdel</w:t>
      </w:r>
      <w:r w:rsidR="00F937B9">
        <w:t xml:space="preserve">ujejo </w:t>
      </w:r>
      <w:r>
        <w:t>do p</w:t>
      </w:r>
      <w:r w:rsidR="00F937B9">
        <w:t>renehanja veljavnosti te pogodbe</w:t>
      </w:r>
      <w:r>
        <w:t xml:space="preserve"> o obd</w:t>
      </w:r>
      <w:r w:rsidR="00F937B9">
        <w:t>elavi osebnih</w:t>
      </w:r>
      <w:r>
        <w:t xml:space="preserve"> podatkov, </w:t>
      </w:r>
      <w:r w:rsidRPr="00247905">
        <w:t>Ta pogodba je sestavni del osnovne pogodbe</w:t>
      </w:r>
    </w:p>
    <w:p w14:paraId="1641EC47" w14:textId="77777777" w:rsidR="00CC3593" w:rsidRDefault="00CC3593" w:rsidP="00CC3593">
      <w:pPr>
        <w:jc w:val="both"/>
      </w:pPr>
    </w:p>
    <w:p w14:paraId="7A1216F0" w14:textId="31B4BA98" w:rsidR="00CC3593" w:rsidRDefault="00C25286" w:rsidP="00CC3593">
      <w:pPr>
        <w:jc w:val="both"/>
      </w:pPr>
      <w:r>
        <w:t>XXXXX</w:t>
      </w:r>
      <w:r w:rsidR="0019333E" w:rsidRPr="00247905">
        <w:t xml:space="preserve"> (v nadaljevanju: </w:t>
      </w:r>
      <w:r>
        <w:t>XXXX</w:t>
      </w:r>
      <w:r w:rsidR="0019333E" w:rsidRPr="00247905">
        <w:t>)</w:t>
      </w:r>
      <w:r w:rsidR="00450C27" w:rsidRPr="00247905">
        <w:t xml:space="preserve"> </w:t>
      </w:r>
      <w:r w:rsidR="00D30301">
        <w:t xml:space="preserve">se kot </w:t>
      </w:r>
      <w:r w:rsidR="00CC3593">
        <w:t>obdelovalec po tej pogodbi zavezuje, da bo obdeloval osebne podatke, navedene v nadaljevanju,</w:t>
      </w:r>
      <w:r w:rsidR="00450C27">
        <w:t xml:space="preserve"> </w:t>
      </w:r>
      <w:r w:rsidR="00CC3593">
        <w:t>ki so predmet te pogodbe, le v obsegu in na način, določen v tej pogodbi, ter bo pri tem</w:t>
      </w:r>
      <w:r w:rsidR="00450C27">
        <w:t xml:space="preserve"> </w:t>
      </w:r>
      <w:r w:rsidR="00CC3593">
        <w:t>v celoti spoštoval določ</w:t>
      </w:r>
      <w:r w:rsidR="00170BC9">
        <w:t>be Uredbe, in vsakokrat veljavnega Zakona o varstvu osebnih podatkov</w:t>
      </w:r>
      <w:r w:rsidR="00CC3593">
        <w:t>.</w:t>
      </w:r>
    </w:p>
    <w:p w14:paraId="2306E967" w14:textId="77777777" w:rsidR="00CC3593" w:rsidRDefault="00CC3593" w:rsidP="00CC3593">
      <w:pPr>
        <w:jc w:val="both"/>
      </w:pPr>
    </w:p>
    <w:p w14:paraId="5B34E3C4" w14:textId="77777777" w:rsidR="00CC3593" w:rsidRDefault="00CC3593" w:rsidP="00CC3593">
      <w:pPr>
        <w:jc w:val="both"/>
      </w:pPr>
      <w:r>
        <w:t xml:space="preserve">Obdelovalec in upravljavec izjavljata, da bosta pri izvajanju te pogodbe skladna z zahtevami Uredbe in druge relevantne zakonodaje, ki veljajo za obdelovalce </w:t>
      </w:r>
      <w:r w:rsidR="00170BC9">
        <w:t>oz. za upravljavce ter</w:t>
      </w:r>
      <w:r>
        <w:t xml:space="preserve"> še posebej izjavlja</w:t>
      </w:r>
      <w:r w:rsidR="00170BC9">
        <w:t>ta</w:t>
      </w:r>
      <w:r>
        <w:t xml:space="preserve"> in jamči</w:t>
      </w:r>
      <w:r w:rsidR="00170BC9">
        <w:t>ta</w:t>
      </w:r>
      <w:r>
        <w:t>, da bo</w:t>
      </w:r>
      <w:r w:rsidR="00170BC9">
        <w:t>sta</w:t>
      </w:r>
      <w:r>
        <w:t xml:space="preserve"> izpolnjeval</w:t>
      </w:r>
      <w:r w:rsidR="00170BC9">
        <w:t>a</w:t>
      </w:r>
      <w:r>
        <w:t xml:space="preserve"> vse obveznosti iz Uredbe in varoval</w:t>
      </w:r>
      <w:r w:rsidR="00170BC9">
        <w:t>a</w:t>
      </w:r>
      <w:r>
        <w:t xml:space="preserve"> pravice posameznikov, na katere se nanašajo osebni podatki. </w:t>
      </w:r>
    </w:p>
    <w:p w14:paraId="1712BDC2" w14:textId="77777777" w:rsidR="00CC3593" w:rsidRDefault="00CC3593" w:rsidP="00CC3593">
      <w:pPr>
        <w:jc w:val="both"/>
      </w:pPr>
    </w:p>
    <w:p w14:paraId="45067000" w14:textId="77777777" w:rsidR="00CC3593" w:rsidRPr="00170BC9" w:rsidRDefault="00CC3593" w:rsidP="00C25286">
      <w:pPr>
        <w:jc w:val="center"/>
        <w:rPr>
          <w:b/>
        </w:rPr>
      </w:pPr>
      <w:r w:rsidRPr="00170BC9">
        <w:rPr>
          <w:b/>
        </w:rPr>
        <w:t>2. člen</w:t>
      </w:r>
    </w:p>
    <w:p w14:paraId="23039681" w14:textId="77777777" w:rsidR="00CC3593" w:rsidRDefault="00CC3593" w:rsidP="00CC3593">
      <w:pPr>
        <w:jc w:val="both"/>
      </w:pPr>
    </w:p>
    <w:p w14:paraId="5BB198EB" w14:textId="77777777" w:rsidR="00CC3593" w:rsidRDefault="00CC3593" w:rsidP="00CC3593">
      <w:pPr>
        <w:jc w:val="both"/>
      </w:pPr>
      <w:r>
        <w:t>Izrazi, ki so uporabljeni v tej pogodbi, imajo naslednji pomen:</w:t>
      </w:r>
    </w:p>
    <w:p w14:paraId="47446934" w14:textId="77777777" w:rsidR="00CC3593" w:rsidRDefault="00CC3593" w:rsidP="00CC3593">
      <w:pPr>
        <w:jc w:val="both"/>
      </w:pPr>
    </w:p>
    <w:p w14:paraId="2684D712" w14:textId="36E9FB33" w:rsidR="00CC3593" w:rsidRDefault="00CC3593" w:rsidP="00CC3593">
      <w:pPr>
        <w:jc w:val="both"/>
      </w:pPr>
      <w:r>
        <w:t xml:space="preserve">(1) </w:t>
      </w:r>
      <w:r w:rsidRPr="00170BC9">
        <w:rPr>
          <w:b/>
        </w:rPr>
        <w:t>Osebni podatek</w:t>
      </w:r>
      <w:r>
        <w:t xml:space="preserve"> je katerakoli informacija v zvezi z določenim ali določljivim posameznikom; določljiv posameznik je tisti,</w:t>
      </w:r>
      <w:r w:rsidR="00170BC9">
        <w:t xml:space="preserve"> </w:t>
      </w:r>
      <w:r>
        <w:t>ki ga je mogoče neposredno ali posredno določiti, zlasti z navedbo identifikatorja kot je: ime, identifikacijska številka,</w:t>
      </w:r>
      <w:r w:rsidR="00450C27">
        <w:t xml:space="preserve"> </w:t>
      </w:r>
      <w:r>
        <w:t>podatki o lokaciji, spletni identifikator, ali z navedbo enega ali več dejavnikov, ki so značilni za fizično, fiziološko, genetsko, duševno, gospodarsko, kulturno ali družbeno identiteto tega posameznika., iz zbirke osebnih podatkov, katere upravljavec je</w:t>
      </w:r>
      <w:r w:rsidR="00450C27">
        <w:t xml:space="preserve"> </w:t>
      </w:r>
      <w:r w:rsidR="00C25286">
        <w:t>XXXXX</w:t>
      </w:r>
      <w:r w:rsidR="00096FF6">
        <w:t>.</w:t>
      </w:r>
    </w:p>
    <w:p w14:paraId="513B8596" w14:textId="77777777" w:rsidR="00CC3593" w:rsidRDefault="00CC3593" w:rsidP="00CC3593">
      <w:pPr>
        <w:jc w:val="both"/>
      </w:pPr>
    </w:p>
    <w:p w14:paraId="7380A03C" w14:textId="77777777" w:rsidR="00CC3593" w:rsidRDefault="00CC3593" w:rsidP="00CC3593">
      <w:pPr>
        <w:jc w:val="both"/>
      </w:pPr>
      <w:r>
        <w:lastRenderedPageBreak/>
        <w:t xml:space="preserve">(2) </w:t>
      </w:r>
      <w:r w:rsidRPr="00170BC9">
        <w:rPr>
          <w:b/>
        </w:rPr>
        <w:t>Obdelava</w:t>
      </w:r>
      <w:r>
        <w:t xml:space="preserve"> pomeni vsako dejanje ali niz dejanj, ki se izvaja v zvezi z osebnimi podatki,</w:t>
      </w:r>
      <w:r w:rsidR="00D30301">
        <w:t xml:space="preserve"> </w:t>
      </w:r>
      <w:r>
        <w:t>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28900859" w14:textId="77777777" w:rsidR="00CC3593" w:rsidRDefault="00CC3593" w:rsidP="00CC3593">
      <w:pPr>
        <w:jc w:val="both"/>
      </w:pPr>
    </w:p>
    <w:p w14:paraId="389CFD33" w14:textId="77777777" w:rsidR="00CC3593" w:rsidRDefault="00CC3593" w:rsidP="00CC3593">
      <w:pPr>
        <w:jc w:val="both"/>
      </w:pPr>
      <w:r>
        <w:t xml:space="preserve">(3) </w:t>
      </w:r>
      <w:r w:rsidRPr="00170BC9">
        <w:rPr>
          <w:b/>
        </w:rPr>
        <w:t>Zbirka</w:t>
      </w:r>
      <w:r w:rsidR="00450C27">
        <w:t xml:space="preserve"> </w:t>
      </w:r>
      <w:r>
        <w:t>je vsak strukturiran niz osebnih podatkov, ki so dostopni v skladu s posebnimi merili,</w:t>
      </w:r>
      <w:r w:rsidR="00450C27">
        <w:t xml:space="preserve"> </w:t>
      </w:r>
      <w:r>
        <w:t xml:space="preserve">niz pa je lahko centraliziran, decentraliziran ali razpršen na funkcionalni ali geografski podlagi; </w:t>
      </w:r>
    </w:p>
    <w:p w14:paraId="79AA5036" w14:textId="77777777" w:rsidR="00CC3593" w:rsidRDefault="00CC3593" w:rsidP="00CC3593">
      <w:pPr>
        <w:jc w:val="both"/>
      </w:pPr>
    </w:p>
    <w:p w14:paraId="15D41AC9" w14:textId="112ADF79" w:rsidR="00CC3593" w:rsidRDefault="00CC3593" w:rsidP="00CC3593">
      <w:pPr>
        <w:jc w:val="both"/>
      </w:pPr>
      <w:r>
        <w:t xml:space="preserve">(4) </w:t>
      </w:r>
      <w:r w:rsidRPr="002A7B60">
        <w:rPr>
          <w:b/>
        </w:rPr>
        <w:t>Upravljavec</w:t>
      </w:r>
      <w:r w:rsidR="00450C27" w:rsidRPr="002A7B60">
        <w:rPr>
          <w:b/>
        </w:rPr>
        <w:t xml:space="preserve"> </w:t>
      </w:r>
      <w:r w:rsidRPr="00806B92">
        <w:t>je</w:t>
      </w:r>
      <w:r w:rsidR="002A7B60">
        <w:t xml:space="preserve"> </w:t>
      </w:r>
      <w:r w:rsidR="00C25286">
        <w:t>XXXXX</w:t>
      </w:r>
      <w:r w:rsidR="002A7B60" w:rsidRPr="002A7B60">
        <w:t xml:space="preserve">, </w:t>
      </w:r>
      <w:r w:rsidRPr="002A7B60">
        <w:t>ki</w:t>
      </w:r>
      <w:r>
        <w:t xml:space="preserve"> sam ali skupaj z drugimi določa namene in sredstva obdelave osebnih podatkov.</w:t>
      </w:r>
    </w:p>
    <w:p w14:paraId="05144B8B" w14:textId="77777777" w:rsidR="00CC3593" w:rsidRDefault="00CC3593" w:rsidP="00CC3593">
      <w:pPr>
        <w:jc w:val="both"/>
      </w:pPr>
    </w:p>
    <w:p w14:paraId="76A2C1A6" w14:textId="1419E869" w:rsidR="00CC3593" w:rsidRDefault="00CC3593" w:rsidP="00CC3593">
      <w:pPr>
        <w:jc w:val="both"/>
      </w:pPr>
      <w:r>
        <w:t xml:space="preserve">(5) </w:t>
      </w:r>
      <w:r w:rsidRPr="002A7B60">
        <w:rPr>
          <w:b/>
        </w:rPr>
        <w:t>Obdelovalec</w:t>
      </w:r>
      <w:r>
        <w:t xml:space="preserve"> je </w:t>
      </w:r>
      <w:r w:rsidR="00C25286">
        <w:t>XXXX</w:t>
      </w:r>
      <w:r>
        <w:t>, ki obdeluje osebne podatke v imenu upravljavca. Obdelovalec</w:t>
      </w:r>
      <w:r w:rsidR="00170BC9">
        <w:t xml:space="preserve"> </w:t>
      </w:r>
      <w:r>
        <w:t>je vpisan v sodni register, št. vložka</w:t>
      </w:r>
      <w:r w:rsidR="00C25286">
        <w:t xml:space="preserve"> XXXX</w:t>
      </w:r>
      <w:r>
        <w:t xml:space="preserve"> in je registriran za opravljanje dejavnosti, ki je predmet te pogodbe.</w:t>
      </w:r>
    </w:p>
    <w:p w14:paraId="5CEBF94F" w14:textId="77777777" w:rsidR="00CC3593" w:rsidRDefault="00CC3593" w:rsidP="00CC3593">
      <w:pPr>
        <w:jc w:val="both"/>
      </w:pPr>
    </w:p>
    <w:p w14:paraId="63C83D37" w14:textId="77777777" w:rsidR="00CC3593" w:rsidRDefault="00CC3593" w:rsidP="00CC3593">
      <w:pPr>
        <w:jc w:val="both"/>
      </w:pPr>
    </w:p>
    <w:p w14:paraId="13E147F1" w14:textId="77777777" w:rsidR="00CC3593" w:rsidRPr="00170BC9" w:rsidRDefault="00CC3593" w:rsidP="00C25286">
      <w:pPr>
        <w:jc w:val="center"/>
        <w:rPr>
          <w:b/>
        </w:rPr>
      </w:pPr>
      <w:r w:rsidRPr="00170BC9">
        <w:rPr>
          <w:b/>
        </w:rPr>
        <w:t>3. člen</w:t>
      </w:r>
    </w:p>
    <w:p w14:paraId="44919DAD" w14:textId="77777777" w:rsidR="00CC3593" w:rsidRDefault="00CC3593" w:rsidP="00CC3593">
      <w:pPr>
        <w:jc w:val="both"/>
      </w:pPr>
    </w:p>
    <w:p w14:paraId="215AC75F" w14:textId="77777777" w:rsidR="00CC3593" w:rsidRDefault="00CC3593" w:rsidP="00CC3593">
      <w:pPr>
        <w:jc w:val="both"/>
      </w:pPr>
      <w:r>
        <w:t xml:space="preserve">Pogodbeni stranki se zavezujeta, da bosta pri izvajanju določil te pogodbe v celoti spoštovali določila Uredbe, </w:t>
      </w:r>
      <w:r w:rsidR="00376FFA">
        <w:t>ZVOP-1</w:t>
      </w:r>
      <w:r w:rsidR="0019333E">
        <w:t xml:space="preserve"> in</w:t>
      </w:r>
      <w:r>
        <w:t xml:space="preserve"> ne glede na to, ali se bosta z osebnimi podatki seznanili pri neposrednem opravljanju storitev na lokaciji upravljavca ali obdelovalca, pri nadzoru izvajanja določil te pogodbe, preko pisne dokumentacije ali na kakršenkoli drug način. </w:t>
      </w:r>
    </w:p>
    <w:p w14:paraId="329F52F7" w14:textId="77777777" w:rsidR="00CC3593" w:rsidRDefault="00CC3593" w:rsidP="00CC3593">
      <w:pPr>
        <w:jc w:val="both"/>
      </w:pPr>
    </w:p>
    <w:p w14:paraId="253EA433" w14:textId="77777777" w:rsidR="00CC3593" w:rsidRDefault="00CC3593" w:rsidP="00CC3593">
      <w:pPr>
        <w:jc w:val="both"/>
      </w:pPr>
      <w:r>
        <w:t>Upravljavec in obdelovalec se obvezujeta zagotoviti, da katerakoli fizična oseba, ki deluje v imenu upravljavca ali obdelovalca in ima dostop do osebnih</w:t>
      </w:r>
      <w:r w:rsidR="0019333E">
        <w:t xml:space="preserve"> podatkov</w:t>
      </w:r>
      <w:r w:rsidR="003D21D3">
        <w:t>, le-teh ne bo</w:t>
      </w:r>
      <w:r>
        <w:t xml:space="preserve"> obdelala</w:t>
      </w:r>
      <w:r w:rsidR="00450C27">
        <w:t xml:space="preserve"> </w:t>
      </w:r>
      <w:r>
        <w:t>brez navodil upravljavca, razen če to od nje zahteva Uredba ali slovenski</w:t>
      </w:r>
      <w:r w:rsidR="00450C27">
        <w:t xml:space="preserve"> </w:t>
      </w:r>
      <w:r>
        <w:t>zakon.</w:t>
      </w:r>
      <w:r w:rsidR="00450C27">
        <w:t xml:space="preserve"> </w:t>
      </w:r>
      <w:r>
        <w:t xml:space="preserve"> </w:t>
      </w:r>
    </w:p>
    <w:p w14:paraId="6F2E0387" w14:textId="77777777" w:rsidR="00CC3593" w:rsidRDefault="00CC3593" w:rsidP="00CC3593">
      <w:pPr>
        <w:jc w:val="both"/>
      </w:pPr>
    </w:p>
    <w:p w14:paraId="534A4B6D" w14:textId="77777777" w:rsidR="00CC3593" w:rsidRDefault="00CC3593" w:rsidP="00CC3593">
      <w:pPr>
        <w:jc w:val="both"/>
      </w:pPr>
    </w:p>
    <w:p w14:paraId="643C7853" w14:textId="77777777" w:rsidR="00CC3593" w:rsidRPr="003D21D3" w:rsidRDefault="00CC3593" w:rsidP="00CC3593">
      <w:pPr>
        <w:jc w:val="both"/>
        <w:rPr>
          <w:b/>
        </w:rPr>
      </w:pPr>
      <w:r w:rsidRPr="003D21D3">
        <w:rPr>
          <w:b/>
        </w:rPr>
        <w:t>2.</w:t>
      </w:r>
      <w:r w:rsidRPr="003D21D3">
        <w:rPr>
          <w:b/>
        </w:rPr>
        <w:tab/>
        <w:t>PREDMET POGODBE</w:t>
      </w:r>
    </w:p>
    <w:p w14:paraId="7EE0FF49" w14:textId="77777777" w:rsidR="00CC3593" w:rsidRPr="003D21D3" w:rsidRDefault="00CC3593" w:rsidP="00CC3593">
      <w:pPr>
        <w:jc w:val="both"/>
        <w:rPr>
          <w:b/>
        </w:rPr>
      </w:pPr>
    </w:p>
    <w:p w14:paraId="18AE8C62" w14:textId="77777777" w:rsidR="00CC3593" w:rsidRPr="003D21D3" w:rsidRDefault="00CC3593" w:rsidP="00C25286">
      <w:pPr>
        <w:jc w:val="center"/>
        <w:rPr>
          <w:b/>
        </w:rPr>
      </w:pPr>
      <w:r w:rsidRPr="003D21D3">
        <w:rPr>
          <w:b/>
        </w:rPr>
        <w:t>4. člen</w:t>
      </w:r>
    </w:p>
    <w:p w14:paraId="7B4C3EA0" w14:textId="77777777" w:rsidR="00CC3593" w:rsidRDefault="00CC3593" w:rsidP="00CC3593">
      <w:pPr>
        <w:jc w:val="both"/>
      </w:pPr>
    </w:p>
    <w:p w14:paraId="370B74B7" w14:textId="77777777" w:rsidR="00CC3593" w:rsidRDefault="00CC3593" w:rsidP="00CC3593">
      <w:pPr>
        <w:jc w:val="both"/>
      </w:pPr>
      <w:r>
        <w:t>S to pogodbo se</w:t>
      </w:r>
      <w:r w:rsidR="00450C27">
        <w:t xml:space="preserve"> </w:t>
      </w:r>
      <w:r>
        <w:t>obdelovalec zaveže upravljavcu, da bo zanj obdeloval osebne podatke v obsegu, ki je potreben za zagotavljanje storitev, ki so predmet osnovne pogodbe, oz. v obsegu</w:t>
      </w:r>
      <w:r w:rsidR="00450C27">
        <w:t xml:space="preserve"> </w:t>
      </w:r>
      <w:r>
        <w:t>in n</w:t>
      </w:r>
      <w:r w:rsidR="003D21D3">
        <w:t>a način, določen v tej pogodbi,</w:t>
      </w:r>
      <w:r>
        <w:t xml:space="preserve"> v skladu s to pogodbo, pisnimi navodili upravljavca in z morebitnimi dodatnimi dokumentiranimi navodili upravljavca</w:t>
      </w:r>
      <w:r w:rsidR="00450C27">
        <w:t xml:space="preserve"> </w:t>
      </w:r>
      <w:r>
        <w:t xml:space="preserve">(npr. za uporabo strojne ali programske opreme) ter v skladu z določili Uredbe, </w:t>
      </w:r>
      <w:r w:rsidR="00376FFA">
        <w:t>ZVOP-1</w:t>
      </w:r>
      <w:r>
        <w:t xml:space="preserve"> in/ali druge relevantne zakonodaje.</w:t>
      </w:r>
      <w:r w:rsidR="00450C27">
        <w:t xml:space="preserve">      </w:t>
      </w:r>
      <w:r>
        <w:t xml:space="preserve"> </w:t>
      </w:r>
    </w:p>
    <w:p w14:paraId="4D895C3C" w14:textId="77777777" w:rsidR="00CC3593" w:rsidRDefault="00CC3593" w:rsidP="00CC3593">
      <w:pPr>
        <w:jc w:val="both"/>
      </w:pPr>
    </w:p>
    <w:p w14:paraId="29A435C7" w14:textId="77777777" w:rsidR="003D21D3" w:rsidRDefault="00CC3593" w:rsidP="00CC3593">
      <w:pPr>
        <w:jc w:val="both"/>
      </w:pPr>
      <w:r>
        <w:t xml:space="preserve">Če obdelovalec meni, da upravljavčeva navodila iz prejšnjega odstavka kršijo določila Uredbe ali </w:t>
      </w:r>
      <w:r w:rsidR="00376FFA">
        <w:t>ZVOP-1</w:t>
      </w:r>
      <w:r>
        <w:t xml:space="preserve"> ali katerikoli drug predpis v zvezi z varstvom osebnih podatkov, mora o tem nemudoma obvestiti upravljavca. </w:t>
      </w:r>
    </w:p>
    <w:p w14:paraId="1BAFCDD1" w14:textId="77777777" w:rsidR="003D21D3" w:rsidRDefault="003D21D3" w:rsidP="00CC3593">
      <w:pPr>
        <w:jc w:val="both"/>
      </w:pPr>
    </w:p>
    <w:p w14:paraId="42777915" w14:textId="77777777" w:rsidR="00CC3593" w:rsidRPr="003D21D3" w:rsidRDefault="00CC3593" w:rsidP="00C25286">
      <w:pPr>
        <w:jc w:val="center"/>
        <w:rPr>
          <w:b/>
        </w:rPr>
      </w:pPr>
      <w:r w:rsidRPr="003D21D3">
        <w:rPr>
          <w:b/>
        </w:rPr>
        <w:t>5. člen</w:t>
      </w:r>
    </w:p>
    <w:p w14:paraId="7C6CF045" w14:textId="77777777" w:rsidR="00CC3593" w:rsidRDefault="00CC3593" w:rsidP="00CC3593">
      <w:pPr>
        <w:jc w:val="both"/>
      </w:pPr>
    </w:p>
    <w:p w14:paraId="7A4A7881" w14:textId="77777777" w:rsidR="00CC3593" w:rsidRDefault="00CC3593" w:rsidP="00CC3593">
      <w:pPr>
        <w:jc w:val="both"/>
      </w:pPr>
      <w:r>
        <w:t>Osebni podatki, ki jih obdelovalec obdeluje za namen izvajanja storitev na podlagi pogodbe, se nahajajo v tistih upravljavčevih zbirkah/evidencah</w:t>
      </w:r>
      <w:r w:rsidR="00450C27">
        <w:t xml:space="preserve"> </w:t>
      </w:r>
      <w:r>
        <w:t xml:space="preserve">osebnih podatkov, ki so opredeljene </w:t>
      </w:r>
      <w:r w:rsidRPr="00376FFA">
        <w:t>v</w:t>
      </w:r>
      <w:r w:rsidR="00450C27" w:rsidRPr="00376FFA">
        <w:t xml:space="preserve"> </w:t>
      </w:r>
      <w:r w:rsidRPr="00376FFA">
        <w:t>prilogi 1 (Opis obdelave</w:t>
      </w:r>
      <w:r w:rsidR="00450C27" w:rsidRPr="00376FFA">
        <w:t xml:space="preserve"> </w:t>
      </w:r>
      <w:r w:rsidRPr="00376FFA">
        <w:t>osebnih podatkov),</w:t>
      </w:r>
      <w:r>
        <w:t xml:space="preserve"> ki je sestavni del te pogodbe. Osebni podatki se ne smejo obdelovati za noben drug namen kot izključno za namen izvajanja storitev, ki so predmet osnovne pogodbe kot je </w:t>
      </w:r>
      <w:r w:rsidRPr="00376FFA">
        <w:t xml:space="preserve">opredeljen </w:t>
      </w:r>
      <w:r w:rsidR="00247905" w:rsidRPr="00376FFA">
        <w:t>v tabeli</w:t>
      </w:r>
      <w:r w:rsidRPr="00376FFA">
        <w:t xml:space="preserve"> 1 priloge 1</w:t>
      </w:r>
      <w:r>
        <w:t>. V prilogi 1</w:t>
      </w:r>
      <w:r w:rsidR="00450C27">
        <w:t xml:space="preserve"> </w:t>
      </w:r>
      <w:r>
        <w:t>so</w:t>
      </w:r>
      <w:r w:rsidR="00450C27">
        <w:t xml:space="preserve"> </w:t>
      </w:r>
      <w:r>
        <w:t xml:space="preserve">v tretjem </w:t>
      </w:r>
      <w:r w:rsidRPr="00376FFA">
        <w:t>stolpcu tabele 1</w:t>
      </w:r>
      <w:r w:rsidR="00450C27" w:rsidRPr="00376FFA">
        <w:t xml:space="preserve"> </w:t>
      </w:r>
      <w:r w:rsidRPr="00376FFA">
        <w:t xml:space="preserve">(Kategorije </w:t>
      </w:r>
      <w:r w:rsidRPr="00376FFA">
        <w:lastRenderedPageBreak/>
        <w:t>oseb, na katere se nanašajo osebnih podatki)</w:t>
      </w:r>
      <w:r w:rsidR="00450C27" w:rsidRPr="00376FFA">
        <w:t xml:space="preserve"> </w:t>
      </w:r>
      <w:r w:rsidRPr="00376FFA">
        <w:t>določene tudi kategorije oseb, na katere se nanašajo osebni, ki so predmet te pogodbe.</w:t>
      </w:r>
      <w:r>
        <w:t xml:space="preserve"> </w:t>
      </w:r>
    </w:p>
    <w:p w14:paraId="15FDED5E" w14:textId="77777777" w:rsidR="00CC3593" w:rsidRDefault="00CC3593" w:rsidP="00CC3593">
      <w:pPr>
        <w:jc w:val="both"/>
      </w:pPr>
    </w:p>
    <w:p w14:paraId="4987F668" w14:textId="77777777" w:rsidR="00CC3593" w:rsidRPr="003D21D3" w:rsidRDefault="00CC3593" w:rsidP="00C25286">
      <w:pPr>
        <w:jc w:val="center"/>
        <w:rPr>
          <w:b/>
        </w:rPr>
      </w:pPr>
      <w:r w:rsidRPr="003D21D3">
        <w:rPr>
          <w:b/>
        </w:rPr>
        <w:t>6. člen</w:t>
      </w:r>
    </w:p>
    <w:p w14:paraId="0004C3A9" w14:textId="77777777" w:rsidR="00CC3593" w:rsidRDefault="00CC3593" w:rsidP="00CC3593">
      <w:pPr>
        <w:jc w:val="both"/>
      </w:pPr>
    </w:p>
    <w:p w14:paraId="51D2CFA2" w14:textId="77777777" w:rsidR="00CC3593" w:rsidRDefault="00CC3593" w:rsidP="00CC3593">
      <w:pPr>
        <w:jc w:val="both"/>
      </w:pPr>
      <w:r>
        <w:t>Vrste osebnih podatkov iz posamezne upravljavčeve zbirke oz. evidence</w:t>
      </w:r>
      <w:r w:rsidR="00450C27">
        <w:t xml:space="preserve"> </w:t>
      </w:r>
      <w:r>
        <w:t xml:space="preserve">podatkov, ki jih obdelovalec obdeluje za upravljavca, so opredeljene v drugem stolpcu </w:t>
      </w:r>
      <w:r w:rsidRPr="00376FFA">
        <w:t>tabele 1 (</w:t>
      </w:r>
      <w:r w:rsidR="00376FFA">
        <w:t>Vrste podatkov v evidenci</w:t>
      </w:r>
      <w:r w:rsidRPr="00376FFA">
        <w:t>) priloge 1, ki je sestavni del te pogodbe.</w:t>
      </w:r>
    </w:p>
    <w:p w14:paraId="1F745E42" w14:textId="77777777" w:rsidR="00CC3593" w:rsidRDefault="00CC3593" w:rsidP="00CC3593">
      <w:pPr>
        <w:jc w:val="both"/>
      </w:pPr>
    </w:p>
    <w:p w14:paraId="4E50DA99" w14:textId="77777777" w:rsidR="00CC3593" w:rsidRDefault="00CC3593" w:rsidP="00CC3593">
      <w:pPr>
        <w:jc w:val="both"/>
      </w:pPr>
      <w:r>
        <w:t>Obdelovalec v vsakem primeru obdeluje le toliko in le tiste vrste osebnih podatkov, kot</w:t>
      </w:r>
      <w:r w:rsidR="003D21D3">
        <w:t xml:space="preserve"> je sorazmerno glede na </w:t>
      </w:r>
      <w:r>
        <w:t>namen obdelave.</w:t>
      </w:r>
    </w:p>
    <w:p w14:paraId="0EDF0A82" w14:textId="77777777" w:rsidR="003D21D3" w:rsidRDefault="003D21D3" w:rsidP="00CC3593">
      <w:pPr>
        <w:jc w:val="both"/>
      </w:pPr>
    </w:p>
    <w:p w14:paraId="1DA2D86C" w14:textId="77777777" w:rsidR="00CC3593" w:rsidRPr="003D21D3" w:rsidRDefault="00CC3593" w:rsidP="00C25286">
      <w:pPr>
        <w:jc w:val="center"/>
        <w:rPr>
          <w:b/>
        </w:rPr>
      </w:pPr>
      <w:r w:rsidRPr="003D21D3">
        <w:rPr>
          <w:b/>
        </w:rPr>
        <w:t>7. člen</w:t>
      </w:r>
    </w:p>
    <w:p w14:paraId="0B556DBF" w14:textId="77777777" w:rsidR="00CC3593" w:rsidRDefault="00CC3593" w:rsidP="00CC3593">
      <w:pPr>
        <w:jc w:val="both"/>
      </w:pPr>
      <w:r>
        <w:t>Upravljavec</w:t>
      </w:r>
      <w:r w:rsidR="00450C27">
        <w:t xml:space="preserve"> </w:t>
      </w:r>
      <w:r>
        <w:t>pooblašča</w:t>
      </w:r>
      <w:r w:rsidR="00450C27">
        <w:t xml:space="preserve"> </w:t>
      </w:r>
      <w:r>
        <w:t xml:space="preserve">obdelovalca za tista dejanja v zvezi s posamezno zbirko osebnih podatkov, ki so opredeljena v </w:t>
      </w:r>
      <w:r w:rsidR="00376FFA" w:rsidRPr="00376FFA">
        <w:t>šestem</w:t>
      </w:r>
      <w:r w:rsidRPr="00376FFA">
        <w:t xml:space="preserve"> stolpcu tabele 1 (</w:t>
      </w:r>
      <w:r w:rsidR="00376FFA">
        <w:t>dovoljena obdelava osebnih podatkov</w:t>
      </w:r>
      <w:r w:rsidRPr="00376FFA">
        <w:t>) priloge 1,</w:t>
      </w:r>
      <w:r>
        <w:t xml:space="preserve"> ki je sestavni del te pogodbe.</w:t>
      </w:r>
    </w:p>
    <w:p w14:paraId="675FE8F0" w14:textId="77777777" w:rsidR="00CC3593" w:rsidRDefault="00CC3593" w:rsidP="00CC3593">
      <w:pPr>
        <w:jc w:val="both"/>
      </w:pPr>
    </w:p>
    <w:p w14:paraId="65783400" w14:textId="77777777" w:rsidR="00CC3593" w:rsidRPr="003D21D3" w:rsidRDefault="00CC3593" w:rsidP="00C25286">
      <w:pPr>
        <w:jc w:val="center"/>
        <w:rPr>
          <w:b/>
        </w:rPr>
      </w:pPr>
      <w:r w:rsidRPr="003D21D3">
        <w:rPr>
          <w:b/>
        </w:rPr>
        <w:t>8. člen</w:t>
      </w:r>
    </w:p>
    <w:p w14:paraId="4F6FC4A8" w14:textId="77777777" w:rsidR="00CC3593" w:rsidRDefault="00CC3593" w:rsidP="00CC3593">
      <w:pPr>
        <w:jc w:val="both"/>
      </w:pPr>
    </w:p>
    <w:p w14:paraId="0DD84703" w14:textId="77777777" w:rsidR="00CC3593" w:rsidRDefault="00CC3593" w:rsidP="00CC3593">
      <w:pPr>
        <w:jc w:val="both"/>
      </w:pPr>
      <w:r>
        <w:t>Obdelovalec lahko v okviru pooblastil, ki jih je prejel od upravlj</w:t>
      </w:r>
      <w:r w:rsidR="003D21D3">
        <w:t>avca, obdeluje le tiste osebne</w:t>
      </w:r>
      <w:r>
        <w:t xml:space="preserve"> podatke, ki so potrebni zaradi izpolnjevanja namena osnovne pogodbe. </w:t>
      </w:r>
    </w:p>
    <w:p w14:paraId="3D28F9BC" w14:textId="77777777" w:rsidR="00CC3593" w:rsidRDefault="00CC3593" w:rsidP="00CC3593">
      <w:pPr>
        <w:jc w:val="both"/>
      </w:pPr>
    </w:p>
    <w:p w14:paraId="68016B40" w14:textId="77777777" w:rsidR="00CC3593" w:rsidRDefault="00CC3593" w:rsidP="00CC3593">
      <w:pPr>
        <w:jc w:val="both"/>
      </w:pPr>
      <w:r>
        <w:t>Obdelo</w:t>
      </w:r>
      <w:r w:rsidR="003D21D3">
        <w:t xml:space="preserve">valec obdeluje osebne </w:t>
      </w:r>
      <w:r>
        <w:t>podatke v imenu in za račun upravljavca in jih ne sme obdelovati za račun tretjih oseb, niti za svoj račun.</w:t>
      </w:r>
    </w:p>
    <w:p w14:paraId="197C5ACE" w14:textId="77777777" w:rsidR="00CC3593" w:rsidRDefault="00CC3593" w:rsidP="00CC3593">
      <w:pPr>
        <w:jc w:val="both"/>
      </w:pPr>
    </w:p>
    <w:p w14:paraId="52B46188" w14:textId="77777777" w:rsidR="00CC3593" w:rsidRDefault="00CC3593" w:rsidP="00CC3593">
      <w:pPr>
        <w:jc w:val="both"/>
      </w:pPr>
      <w:r>
        <w:t>Obdelovalec mora zagotoviti zaupnost podatkov, ki se obdelujejo v skladu s to pogodbo in zagotoviti, da se osebe obdelovalca, pooblaščene za obdelavo osebnih podatkov po tej pogodbi, pred tem zavežejo,</w:t>
      </w:r>
      <w:r w:rsidR="003D21D3">
        <w:t xml:space="preserve"> </w:t>
      </w:r>
      <w:r>
        <w:t>da bodo vse te podatke obravnavale kot zaupne in bo zanje veljala</w:t>
      </w:r>
      <w:r w:rsidR="00450C27">
        <w:t xml:space="preserve"> </w:t>
      </w:r>
      <w:r>
        <w:t>obveznost varovanja zaupnosti, za kar bo od njih pridobil pisno izjavo o s</w:t>
      </w:r>
      <w:r w:rsidR="003D21D3">
        <w:t>poštovanju zaupnosti</w:t>
      </w:r>
      <w:r>
        <w:t xml:space="preserve">. </w:t>
      </w:r>
    </w:p>
    <w:p w14:paraId="6D0E904B" w14:textId="77777777" w:rsidR="00CC3593" w:rsidRDefault="00CC3593" w:rsidP="00CC3593">
      <w:pPr>
        <w:jc w:val="both"/>
      </w:pPr>
    </w:p>
    <w:p w14:paraId="62C2910B" w14:textId="77777777" w:rsidR="00CC3593" w:rsidRDefault="00CC3593" w:rsidP="00CC3593">
      <w:pPr>
        <w:jc w:val="both"/>
      </w:pPr>
    </w:p>
    <w:p w14:paraId="5D434051" w14:textId="77777777" w:rsidR="00CC3593" w:rsidRPr="000940CE" w:rsidRDefault="00CC3593" w:rsidP="00CC3593">
      <w:pPr>
        <w:jc w:val="both"/>
        <w:rPr>
          <w:b/>
        </w:rPr>
      </w:pPr>
      <w:r w:rsidRPr="000940CE">
        <w:rPr>
          <w:b/>
        </w:rPr>
        <w:t>3.</w:t>
      </w:r>
      <w:r w:rsidRPr="000940CE">
        <w:rPr>
          <w:b/>
        </w:rPr>
        <w:tab/>
        <w:t>OBVEZNOSTI OBDELOVALCA, VKLJUČNO Z OBVEZNOSTMI V ZVEZI S POSTOPKI IN UKREPI ZA VARSTVO OSEBNIH PODATKOV</w:t>
      </w:r>
    </w:p>
    <w:p w14:paraId="78073DC9" w14:textId="77777777" w:rsidR="00CC3593" w:rsidRPr="000940CE" w:rsidRDefault="00CC3593" w:rsidP="00CC3593">
      <w:pPr>
        <w:jc w:val="both"/>
        <w:rPr>
          <w:b/>
        </w:rPr>
      </w:pPr>
    </w:p>
    <w:p w14:paraId="48DA4A78" w14:textId="77777777" w:rsidR="00CC3593" w:rsidRPr="000940CE" w:rsidRDefault="00CC3593" w:rsidP="00CC3593">
      <w:pPr>
        <w:jc w:val="both"/>
        <w:rPr>
          <w:b/>
        </w:rPr>
      </w:pPr>
      <w:r w:rsidRPr="000940CE">
        <w:rPr>
          <w:b/>
        </w:rPr>
        <w:t>9. člen</w:t>
      </w:r>
    </w:p>
    <w:p w14:paraId="7967C092" w14:textId="77777777" w:rsidR="00CC3593" w:rsidRDefault="00CC3593" w:rsidP="00CC3593">
      <w:pPr>
        <w:jc w:val="both"/>
      </w:pPr>
    </w:p>
    <w:p w14:paraId="1C539F39" w14:textId="77777777" w:rsidR="00CC3593" w:rsidRDefault="00CC3593" w:rsidP="00CC3593">
      <w:pPr>
        <w:jc w:val="both"/>
      </w:pPr>
      <w:r>
        <w:t>Obdelovalec mora pri izvrševanju določil te pogodbe v zvezi z osebnimi podatki iz 5. in 6. člena te pogodbe in v zvezi z njihovo obdelavo iz 7. člena te pogodbe z organizacijskimi, tehničnimi in logično-tehničnimi postopki in ukrepi zagotoviti tako varstvo osebnih podatkov, da se preprečuje slučajno ali namerno nepooblaščeno uničevanje podatkov, njihova sprememba ali izguba ter nepooblaščena obdelava tako, da se:</w:t>
      </w:r>
    </w:p>
    <w:p w14:paraId="4F0FFCB0" w14:textId="77777777" w:rsidR="00CC3593" w:rsidRDefault="00CC3593" w:rsidP="000940CE">
      <w:pPr>
        <w:pStyle w:val="Odstavekseznama"/>
        <w:numPr>
          <w:ilvl w:val="0"/>
          <w:numId w:val="13"/>
        </w:numPr>
        <w:jc w:val="both"/>
      </w:pPr>
      <w:r>
        <w:t xml:space="preserve">varujejo prostori, oprema </w:t>
      </w:r>
      <w:r w:rsidR="000940CE">
        <w:t>in sistemska programska oprema</w:t>
      </w:r>
      <w:r>
        <w:t>,</w:t>
      </w:r>
    </w:p>
    <w:p w14:paraId="335DC182" w14:textId="77777777" w:rsidR="00CC3593" w:rsidRDefault="00CC3593" w:rsidP="000940CE">
      <w:pPr>
        <w:pStyle w:val="Odstavekseznama"/>
        <w:numPr>
          <w:ilvl w:val="0"/>
          <w:numId w:val="13"/>
        </w:numPr>
        <w:jc w:val="both"/>
      </w:pPr>
      <w:r>
        <w:t>varuje aplikativna programska oprema, s katero se obdelujejo osebni podatki,</w:t>
      </w:r>
    </w:p>
    <w:p w14:paraId="2ED55C56" w14:textId="77777777" w:rsidR="00CC3593" w:rsidRDefault="00CC3593" w:rsidP="000940CE">
      <w:pPr>
        <w:pStyle w:val="Odstavekseznama"/>
        <w:numPr>
          <w:ilvl w:val="0"/>
          <w:numId w:val="13"/>
        </w:numPr>
        <w:jc w:val="both"/>
      </w:pPr>
      <w:r>
        <w:t>preprečuje nepooblaščen dostop do osebnih podatkov pri njihovem prenosu, vključno s prenosom po telekomunikacijskih sredstvih in omrežjih,</w:t>
      </w:r>
    </w:p>
    <w:p w14:paraId="4A442D5A" w14:textId="77777777" w:rsidR="00CC3593" w:rsidRDefault="00CC3593" w:rsidP="000940CE">
      <w:pPr>
        <w:pStyle w:val="Odstavekseznama"/>
        <w:numPr>
          <w:ilvl w:val="0"/>
          <w:numId w:val="13"/>
        </w:numPr>
        <w:jc w:val="both"/>
      </w:pPr>
      <w:r>
        <w:t xml:space="preserve">omogoča </w:t>
      </w:r>
      <w:proofErr w:type="spellStart"/>
      <w:r>
        <w:t>psevdonimizacija</w:t>
      </w:r>
      <w:proofErr w:type="spellEnd"/>
      <w:r>
        <w:t xml:space="preserve"> in šifriranje osebnih podatkov,</w:t>
      </w:r>
    </w:p>
    <w:p w14:paraId="348CB4EE" w14:textId="77777777" w:rsidR="00CC3593" w:rsidRDefault="00CC3593" w:rsidP="000940CE">
      <w:pPr>
        <w:pStyle w:val="Odstavekseznama"/>
        <w:numPr>
          <w:ilvl w:val="0"/>
          <w:numId w:val="13"/>
        </w:numPr>
        <w:jc w:val="both"/>
      </w:pPr>
      <w:r>
        <w:t xml:space="preserve">zagotavlja učinkovit način blokiranja, uničenja, izbrisa ali </w:t>
      </w:r>
      <w:proofErr w:type="spellStart"/>
      <w:r>
        <w:t>anonimiziranja</w:t>
      </w:r>
      <w:proofErr w:type="spellEnd"/>
      <w:r>
        <w:t xml:space="preserve"> osebnih podatkov, ko preneha namen za katerega so bili zbrani,</w:t>
      </w:r>
    </w:p>
    <w:p w14:paraId="1505E322" w14:textId="77777777" w:rsidR="00CC3593" w:rsidRDefault="00450C27" w:rsidP="000940CE">
      <w:pPr>
        <w:pStyle w:val="Odstavekseznama"/>
        <w:numPr>
          <w:ilvl w:val="0"/>
          <w:numId w:val="13"/>
        </w:numPr>
        <w:jc w:val="both"/>
      </w:pPr>
      <w:r>
        <w:lastRenderedPageBreak/>
        <w:t>omogoča zagotovitev</w:t>
      </w:r>
      <w:r w:rsidR="00CC3593">
        <w:t xml:space="preserve"> zaupnosti, celovitosti, dostopnosti in odpornosti sistemov in storitev za obdelavo osebnih podatkov,</w:t>
      </w:r>
    </w:p>
    <w:p w14:paraId="1DE74C92" w14:textId="77777777" w:rsidR="00CC3593" w:rsidRDefault="00450C27" w:rsidP="000940CE">
      <w:pPr>
        <w:pStyle w:val="Odstavekseznama"/>
        <w:numPr>
          <w:ilvl w:val="0"/>
          <w:numId w:val="13"/>
        </w:numPr>
        <w:jc w:val="both"/>
      </w:pPr>
      <w:r>
        <w:t>omogoča pravočasno</w:t>
      </w:r>
      <w:r w:rsidR="00CC3593">
        <w:t xml:space="preserve"> povrnitev razpoložljivosti in dostopnosti do osebnih podatkov v primeru fizičnega ali tehničnega incidenta,</w:t>
      </w:r>
    </w:p>
    <w:p w14:paraId="4D713FE0" w14:textId="77777777" w:rsidR="00450C27" w:rsidRDefault="00450C27" w:rsidP="00450C27">
      <w:pPr>
        <w:pStyle w:val="Odstavekseznama"/>
        <w:numPr>
          <w:ilvl w:val="0"/>
          <w:numId w:val="0"/>
        </w:numPr>
        <w:ind w:left="720"/>
        <w:jc w:val="both"/>
      </w:pPr>
    </w:p>
    <w:p w14:paraId="0CAC4F1E" w14:textId="77777777" w:rsidR="00CC3593" w:rsidRDefault="00CC3593" w:rsidP="00CC3593">
      <w:pPr>
        <w:jc w:val="both"/>
      </w:pPr>
      <w:r>
        <w:t>Postopki in ukrepi za zavarovanje osebnih podatkov morajo biti ustrezni glede na tveganja, ki jih predstavlja obdelava in narava določenih osebnih podatkov, zlasti zaradi nenamernega in nezakonitega uničenja, izgube, spremembe, nepooblaščenega razkritja, ali</w:t>
      </w:r>
      <w:r w:rsidR="00450C27">
        <w:t xml:space="preserve"> </w:t>
      </w:r>
      <w:r>
        <w:t>dostopa do osebnih podatkov, ki so poslani, shranj</w:t>
      </w:r>
      <w:r w:rsidR="00450C27">
        <w:t>eni ali kako drugače obdelani.</w:t>
      </w:r>
    </w:p>
    <w:p w14:paraId="4963E41A" w14:textId="77777777" w:rsidR="00CC3593" w:rsidRDefault="00CC3593" w:rsidP="00CC3593">
      <w:pPr>
        <w:jc w:val="both"/>
      </w:pPr>
    </w:p>
    <w:p w14:paraId="183287C0" w14:textId="77777777" w:rsidR="00CC3593" w:rsidRDefault="00CC3593" w:rsidP="00CC3593">
      <w:pPr>
        <w:jc w:val="both"/>
      </w:pPr>
      <w:r>
        <w:t>Obdelovalec zagotavlja dostop do osebnih podatkov samo tistim zaposlenim oziroma osebam, ki zanj opravljajo delo na podlagi pogodbe (v nadaljevanju: zaposleni), katerih pravica dostopa do osebnih podatkov izhaja iz narave njihovega dela in dodeljenih jim pooblastil za ta namen.</w:t>
      </w:r>
    </w:p>
    <w:p w14:paraId="658E7D1B" w14:textId="77777777" w:rsidR="00CC3593" w:rsidRDefault="00CC3593" w:rsidP="00CC3593">
      <w:pPr>
        <w:jc w:val="both"/>
      </w:pPr>
    </w:p>
    <w:p w14:paraId="26626308" w14:textId="77777777" w:rsidR="00CC3593" w:rsidRDefault="00CC3593" w:rsidP="00CC3593">
      <w:pPr>
        <w:jc w:val="both"/>
      </w:pPr>
      <w:r>
        <w:t>Pri dostopanju do osebnih podatkov in njihovi obdelavi mora obdelovalec zagotavljati ustrezne ukrepe in kontrole za varovanje in zaščito teh podatkov ter, zlasti:</w:t>
      </w:r>
    </w:p>
    <w:p w14:paraId="277DE4CD" w14:textId="77777777" w:rsidR="00CC3593" w:rsidRDefault="00CC3593" w:rsidP="00450C27">
      <w:pPr>
        <w:pStyle w:val="Odstavekseznama"/>
        <w:numPr>
          <w:ilvl w:val="0"/>
          <w:numId w:val="14"/>
        </w:numPr>
        <w:jc w:val="both"/>
      </w:pPr>
      <w:r>
        <w:t>kontrole fizičnih dostopov in dostopov do podatkov, ki se nahajajo na elektronskih nosilcih in informacijskih sistemih,</w:t>
      </w:r>
    </w:p>
    <w:p w14:paraId="23BF5D79" w14:textId="77777777" w:rsidR="00CC3593" w:rsidRDefault="00450C27" w:rsidP="00450C27">
      <w:pPr>
        <w:pStyle w:val="Odstavekseznama"/>
        <w:numPr>
          <w:ilvl w:val="0"/>
          <w:numId w:val="14"/>
        </w:numPr>
        <w:jc w:val="both"/>
      </w:pPr>
      <w:r>
        <w:t>zaklepanje prostorov</w:t>
      </w:r>
      <w:r w:rsidR="00CC3593">
        <w:t>, računalnikov,</w:t>
      </w:r>
    </w:p>
    <w:p w14:paraId="7F71ABFE" w14:textId="77777777" w:rsidR="00CC3593" w:rsidRDefault="00CC3593" w:rsidP="00450C27">
      <w:pPr>
        <w:pStyle w:val="Odstavekseznama"/>
        <w:numPr>
          <w:ilvl w:val="0"/>
          <w:numId w:val="14"/>
        </w:numPr>
        <w:jc w:val="both"/>
      </w:pPr>
      <w:r>
        <w:t>hranjenje nosilcev osebnih podatkov v varovanih prostorih,</w:t>
      </w:r>
    </w:p>
    <w:p w14:paraId="46E02297" w14:textId="77777777" w:rsidR="00CC3593" w:rsidRDefault="00CC3593" w:rsidP="00450C27">
      <w:pPr>
        <w:pStyle w:val="Odstavekseznama"/>
        <w:numPr>
          <w:ilvl w:val="0"/>
          <w:numId w:val="14"/>
        </w:numPr>
        <w:jc w:val="both"/>
      </w:pPr>
      <w:r>
        <w:t>preprečitev uporabe gesel osebam, ki jim geslo ni bilo neposredno dodeljeno oziroma za namen, ki ni določen s to pogodbo,</w:t>
      </w:r>
    </w:p>
    <w:p w14:paraId="1F9BC350" w14:textId="77777777" w:rsidR="00CC3593" w:rsidRDefault="00CC3593" w:rsidP="00450C27">
      <w:pPr>
        <w:pStyle w:val="Odstavekseznama"/>
        <w:numPr>
          <w:ilvl w:val="0"/>
          <w:numId w:val="14"/>
        </w:numPr>
        <w:jc w:val="both"/>
      </w:pPr>
      <w:r>
        <w:t>omejitve iznosov podatkov s strani zaposlenih,</w:t>
      </w:r>
    </w:p>
    <w:p w14:paraId="35A0A057" w14:textId="77777777" w:rsidR="00CC3593" w:rsidRDefault="00CC3593" w:rsidP="00450C27">
      <w:pPr>
        <w:pStyle w:val="Odstavekseznama"/>
        <w:numPr>
          <w:ilvl w:val="0"/>
          <w:numId w:val="14"/>
        </w:numPr>
        <w:jc w:val="both"/>
      </w:pPr>
      <w:r>
        <w:t>kontroliranje kopij in izvozov podatkov,</w:t>
      </w:r>
    </w:p>
    <w:p w14:paraId="6E33FFFF" w14:textId="77777777" w:rsidR="00CC3593" w:rsidRDefault="00CC3593" w:rsidP="00450C27">
      <w:pPr>
        <w:pStyle w:val="Odstavekseznama"/>
        <w:numPr>
          <w:ilvl w:val="0"/>
          <w:numId w:val="14"/>
        </w:numPr>
        <w:jc w:val="both"/>
      </w:pPr>
      <w:r>
        <w:t>omejen, evidentiran in zavarovan prenos podatkov preko telekomunikacijskih omrežij,</w:t>
      </w:r>
    </w:p>
    <w:p w14:paraId="5BF0C409" w14:textId="77777777" w:rsidR="00CC3593" w:rsidRDefault="00CC3593" w:rsidP="00450C27">
      <w:pPr>
        <w:pStyle w:val="Odstavekseznama"/>
        <w:numPr>
          <w:ilvl w:val="0"/>
          <w:numId w:val="14"/>
        </w:numPr>
        <w:jc w:val="both"/>
      </w:pPr>
      <w:r>
        <w:t>odvzem podatkov osebam, ki jim preneha pogodba pri obdelovalcu,</w:t>
      </w:r>
    </w:p>
    <w:p w14:paraId="3E9D6469" w14:textId="77777777" w:rsidR="00CC3593" w:rsidRDefault="00CC3593" w:rsidP="00450C27">
      <w:pPr>
        <w:pStyle w:val="Odstavekseznama"/>
        <w:numPr>
          <w:ilvl w:val="0"/>
          <w:numId w:val="14"/>
        </w:numPr>
        <w:jc w:val="both"/>
      </w:pPr>
      <w:r>
        <w:t>stroga ločitev od podatkov morebitnih drugih upravljavcev.</w:t>
      </w:r>
    </w:p>
    <w:p w14:paraId="3721F380" w14:textId="77777777" w:rsidR="00CC3593" w:rsidRDefault="00CC3593" w:rsidP="00CC3593">
      <w:pPr>
        <w:jc w:val="both"/>
      </w:pPr>
    </w:p>
    <w:p w14:paraId="2C8749CC" w14:textId="77777777" w:rsidR="00CC3593" w:rsidRPr="00450C27" w:rsidRDefault="00CC3593" w:rsidP="00C25286">
      <w:pPr>
        <w:jc w:val="center"/>
        <w:rPr>
          <w:b/>
        </w:rPr>
      </w:pPr>
      <w:r w:rsidRPr="00450C27">
        <w:rPr>
          <w:b/>
        </w:rPr>
        <w:t>10. člen</w:t>
      </w:r>
    </w:p>
    <w:p w14:paraId="5D26D7D9" w14:textId="77777777" w:rsidR="00CC3593" w:rsidRDefault="00CC3593" w:rsidP="00CC3593">
      <w:pPr>
        <w:jc w:val="both"/>
      </w:pPr>
    </w:p>
    <w:p w14:paraId="36337746" w14:textId="77777777" w:rsidR="00CC3593" w:rsidRDefault="00CC3593" w:rsidP="00CC3593">
      <w:pPr>
        <w:jc w:val="both"/>
      </w:pPr>
      <w:r>
        <w:t>Obdelovalec je dolžan po prenehanju namena zaradi katerega pridobi osebne podatke, podatke vrniti upravljavcu, njihove morebitne kopije pa trajno uničiti.</w:t>
      </w:r>
    </w:p>
    <w:p w14:paraId="6F73914B" w14:textId="77777777" w:rsidR="00CC3593" w:rsidRDefault="00CC3593" w:rsidP="00CC3593">
      <w:pPr>
        <w:jc w:val="both"/>
      </w:pPr>
    </w:p>
    <w:p w14:paraId="3F99D46B" w14:textId="77777777" w:rsidR="00CC3593" w:rsidRDefault="00CC3593" w:rsidP="00CC3593">
      <w:pPr>
        <w:jc w:val="both"/>
      </w:pPr>
      <w:r>
        <w:t>Obdelovalec se zavezuje, da bo izvedel vse ukrepe in postopke varstva osebnih podatkov, določene v tej pogodbi in izjavlja,</w:t>
      </w:r>
      <w:r w:rsidR="00450C27">
        <w:t xml:space="preserve"> </w:t>
      </w:r>
      <w:r>
        <w:t xml:space="preserve">da: </w:t>
      </w:r>
    </w:p>
    <w:p w14:paraId="0B76F58D" w14:textId="77777777" w:rsidR="00CC3593" w:rsidRDefault="00CC3593" w:rsidP="00BC13EE">
      <w:pPr>
        <w:pStyle w:val="Odstavekseznama"/>
        <w:numPr>
          <w:ilvl w:val="0"/>
          <w:numId w:val="15"/>
        </w:numPr>
        <w:jc w:val="both"/>
      </w:pPr>
      <w:r>
        <w:t>ima ustrezna sredstva za zagotovitev stalne</w:t>
      </w:r>
      <w:r w:rsidR="00BC13EE">
        <w:t xml:space="preserve"> zaupnosti (</w:t>
      </w:r>
      <w:proofErr w:type="spellStart"/>
      <w:r w:rsidR="00BC13EE">
        <w:t>psevdonimizacija</w:t>
      </w:r>
      <w:proofErr w:type="spellEnd"/>
      <w:r w:rsidR="00BC13EE">
        <w:t xml:space="preserve">, </w:t>
      </w:r>
      <w:r>
        <w:t>šifri</w:t>
      </w:r>
      <w:r w:rsidR="00BC13EE">
        <w:t xml:space="preserve">ranje, itd.) osebnih </w:t>
      </w:r>
      <w:r>
        <w:t>podatkov, integriteto, razpoložljivost in odpornost obdelovalnih sistemov in storitev,</w:t>
      </w:r>
    </w:p>
    <w:p w14:paraId="6DB6CC2E" w14:textId="77777777" w:rsidR="00BC13EE" w:rsidRDefault="00CC3593" w:rsidP="00BC13EE">
      <w:pPr>
        <w:pStyle w:val="Odstavekseznama"/>
        <w:numPr>
          <w:ilvl w:val="0"/>
          <w:numId w:val="15"/>
        </w:numPr>
        <w:jc w:val="both"/>
      </w:pPr>
      <w:r>
        <w:t>ima ustrezna sredstva, s katerimi lahko obnovi razpoložljivost in dostop do osebnih podatkov v primeru fizičnega ali tehničnega incidenta,</w:t>
      </w:r>
    </w:p>
    <w:p w14:paraId="18C3F620" w14:textId="77777777" w:rsidR="00CC3593" w:rsidRDefault="00CC3593" w:rsidP="00A853D2">
      <w:pPr>
        <w:pStyle w:val="Odstavekseznama"/>
        <w:numPr>
          <w:ilvl w:val="0"/>
          <w:numId w:val="15"/>
        </w:numPr>
        <w:jc w:val="both"/>
      </w:pPr>
      <w:r>
        <w:t xml:space="preserve">omogoča, da so upravljavčevi osebni podatki dostopni samo tistim zaposlenim pri obdelovalcu, ki so za to ustrezno pooblaščeni na podlagi svojih delovnih obveznosti in nalog in to samo v obsegu, ki je nujno potreben za izvršitev njihovih nalog. </w:t>
      </w:r>
    </w:p>
    <w:p w14:paraId="7FCA5ECD" w14:textId="77777777" w:rsidR="00096FF6" w:rsidRDefault="00096FF6" w:rsidP="00BC13EE">
      <w:pPr>
        <w:pStyle w:val="Odstavekseznama"/>
        <w:numPr>
          <w:ilvl w:val="0"/>
          <w:numId w:val="0"/>
        </w:numPr>
        <w:ind w:left="720"/>
        <w:jc w:val="both"/>
        <w:rPr>
          <w:b/>
        </w:rPr>
      </w:pPr>
    </w:p>
    <w:p w14:paraId="11A3DA7B" w14:textId="77777777" w:rsidR="00096FF6" w:rsidRPr="00BC13EE" w:rsidRDefault="00096FF6" w:rsidP="00BC13EE">
      <w:pPr>
        <w:pStyle w:val="Odstavekseznama"/>
        <w:numPr>
          <w:ilvl w:val="0"/>
          <w:numId w:val="0"/>
        </w:numPr>
        <w:ind w:left="720"/>
        <w:jc w:val="both"/>
        <w:rPr>
          <w:b/>
        </w:rPr>
      </w:pPr>
    </w:p>
    <w:p w14:paraId="56016BD6" w14:textId="77777777" w:rsidR="00CC3593" w:rsidRPr="00BC13EE" w:rsidRDefault="00CC3593" w:rsidP="00C25286">
      <w:pPr>
        <w:jc w:val="center"/>
        <w:rPr>
          <w:b/>
        </w:rPr>
      </w:pPr>
      <w:r w:rsidRPr="00BC13EE">
        <w:rPr>
          <w:b/>
        </w:rPr>
        <w:t>11. člen</w:t>
      </w:r>
    </w:p>
    <w:p w14:paraId="0F92D1B4" w14:textId="77777777" w:rsidR="00CC3593" w:rsidRDefault="00CC3593" w:rsidP="00CC3593">
      <w:pPr>
        <w:jc w:val="both"/>
      </w:pPr>
    </w:p>
    <w:p w14:paraId="0E839B85" w14:textId="77777777" w:rsidR="00CC3593" w:rsidRDefault="00CC3593" w:rsidP="00CC3593">
      <w:pPr>
        <w:jc w:val="both"/>
      </w:pPr>
      <w:r>
        <w:t>Obdelovalec mora omogočiti upravljavcu izvrševanje nadzora nad izvajanjem postopkov in ukrepov varstva in zavarovanja osebnih podatkov pri obdelovalcu ter drugih obveznosti obdelovalca v skladu z Uredbo.</w:t>
      </w:r>
      <w:r w:rsidR="00450C27">
        <w:t xml:space="preserve"> </w:t>
      </w:r>
      <w:r>
        <w:t>Omenjeni nadzor bodo opravljale osebe, ki jih bo za</w:t>
      </w:r>
      <w:r w:rsidR="00450C27">
        <w:t xml:space="preserve"> </w:t>
      </w:r>
      <w:r>
        <w:t>to pooblastil</w:t>
      </w:r>
      <w:r w:rsidR="00450C27">
        <w:t xml:space="preserve"> </w:t>
      </w:r>
      <w:r>
        <w:t xml:space="preserve">upravljavec. </w:t>
      </w:r>
    </w:p>
    <w:p w14:paraId="69F1E879" w14:textId="77777777" w:rsidR="00CC3593" w:rsidRDefault="00CC3593" w:rsidP="00CC3593">
      <w:pPr>
        <w:jc w:val="both"/>
      </w:pPr>
    </w:p>
    <w:p w14:paraId="00705BC7" w14:textId="77777777" w:rsidR="00CC3593" w:rsidRDefault="00CC3593" w:rsidP="00CC3593">
      <w:pPr>
        <w:jc w:val="both"/>
      </w:pPr>
      <w:r>
        <w:t>Obdelovalec je dolžan zagotoviti upravljavcu vse informacije, ki so potrebne kot dokazilo, da izpoln</w:t>
      </w:r>
      <w:r w:rsidR="00BC13EE">
        <w:t>juje</w:t>
      </w:r>
      <w:r>
        <w:t xml:space="preserve"> obveznosti v zvezi s pogodbeno obdelavo iz 28. člena Uredbe</w:t>
      </w:r>
      <w:r w:rsidR="00BC13EE">
        <w:t>.</w:t>
      </w:r>
      <w:r>
        <w:t xml:space="preserve"> Prav tako mora obdelovalec upravljavcu na zahtevo zagotoviti vse informacije potrebne za izvajanje nadzora in tudi sodelovati </w:t>
      </w:r>
      <w:r w:rsidR="00BC13EE">
        <w:t>pri pregledu v okviru nadzora.</w:t>
      </w:r>
    </w:p>
    <w:p w14:paraId="717D9165" w14:textId="77777777" w:rsidR="00CC3593" w:rsidRDefault="00CC3593" w:rsidP="00CC3593">
      <w:pPr>
        <w:jc w:val="both"/>
      </w:pPr>
    </w:p>
    <w:p w14:paraId="793FC10E" w14:textId="40F5CC87" w:rsidR="00CC3593" w:rsidRPr="00BC13EE" w:rsidRDefault="00CC3593" w:rsidP="00C25286">
      <w:pPr>
        <w:jc w:val="center"/>
        <w:rPr>
          <w:b/>
        </w:rPr>
      </w:pPr>
      <w:r w:rsidRPr="00BC13EE">
        <w:rPr>
          <w:b/>
        </w:rPr>
        <w:t>12. člen</w:t>
      </w:r>
    </w:p>
    <w:p w14:paraId="1DDE3B16" w14:textId="77777777" w:rsidR="00CC3593" w:rsidRDefault="00CC3593" w:rsidP="00CC3593">
      <w:pPr>
        <w:jc w:val="both"/>
      </w:pPr>
    </w:p>
    <w:p w14:paraId="718D7E5A" w14:textId="77777777" w:rsidR="00CC3593" w:rsidRDefault="00CC3593" w:rsidP="00CC3593">
      <w:pPr>
        <w:jc w:val="both"/>
      </w:pPr>
      <w:r>
        <w:t>Obdelovalec se zavezuje in je dolžan skrbeti, da sam ali osebe, ki delujejo v imenu in po njegovih pooblastilih ali katerikoli podizvajalec, ne bodo prenesli nobenega upravljavčevega osebnega podatka izven Evropske unije.</w:t>
      </w:r>
      <w:r w:rsidR="00450C27">
        <w:t xml:space="preserve"> </w:t>
      </w:r>
      <w:r>
        <w:t xml:space="preserve">Upravljavec si v zvezi s tem pridržuje pravico, da izvede vsa preverjanja, ki se mu zdijo potrebna za zagotovitev skladnosti s to obdelovalčevo obveznostjo. </w:t>
      </w:r>
    </w:p>
    <w:p w14:paraId="5C3527D9" w14:textId="77777777" w:rsidR="00CC3593" w:rsidRDefault="00CC3593" w:rsidP="00CC3593">
      <w:pPr>
        <w:jc w:val="both"/>
      </w:pPr>
    </w:p>
    <w:p w14:paraId="7E46920F" w14:textId="77777777" w:rsidR="00CC3593" w:rsidRDefault="00CC3593" w:rsidP="00CC3593">
      <w:pPr>
        <w:jc w:val="both"/>
      </w:pPr>
      <w:r>
        <w:t>V primeru, da mora obdelovalec v okviru obdelave po tej pogodbi osebne podatke iznesti izven Evropske unije, se zavezuje, da bo o tem prej obvestil upravljavca in pred prenosom izpolnil vse pogoje, ki jih mora v zvezi s tem izpolniti v skladu z Uredbo in veljavno zakonodajo upravljavca, oziroma zagotovil, da bodo izpolnjeni vsi pogoji za tak prenos v skladu z Uredbo, vključno z morebitno</w:t>
      </w:r>
      <w:r w:rsidR="00450C27">
        <w:t xml:space="preserve"> </w:t>
      </w:r>
      <w:r>
        <w:t>pridobitvijo dovoljenja za prenos s strani nadzornega orga</w:t>
      </w:r>
      <w:r w:rsidR="00B67E27">
        <w:t xml:space="preserve">na za varstvo osebnih podatkov, </w:t>
      </w:r>
      <w:r>
        <w:t>kot tudi</w:t>
      </w:r>
      <w:r w:rsidR="00450C27">
        <w:t xml:space="preserve"> </w:t>
      </w:r>
      <w:r>
        <w:t>da bo z m</w:t>
      </w:r>
      <w:r w:rsidR="00BC13EE">
        <w:t>orebitnim podizvajalcem sklenil</w:t>
      </w:r>
      <w:r>
        <w:t xml:space="preserve"> vse potrebne pogodbene klavzule v skladu z Uredbo, in o vsem navedenem upravljavcu predložil dokazila. </w:t>
      </w:r>
    </w:p>
    <w:p w14:paraId="745E4EAB" w14:textId="77777777" w:rsidR="00CC3593" w:rsidRDefault="00CC3593" w:rsidP="00CC3593">
      <w:pPr>
        <w:jc w:val="both"/>
      </w:pPr>
    </w:p>
    <w:p w14:paraId="60FCF4D3" w14:textId="30B41C5A" w:rsidR="00CC3593" w:rsidRPr="00BC13EE" w:rsidRDefault="00CC3593" w:rsidP="00C25286">
      <w:pPr>
        <w:jc w:val="center"/>
        <w:rPr>
          <w:b/>
        </w:rPr>
      </w:pPr>
      <w:r w:rsidRPr="00BC13EE">
        <w:rPr>
          <w:b/>
        </w:rPr>
        <w:t>13. člen</w:t>
      </w:r>
    </w:p>
    <w:p w14:paraId="6349227C" w14:textId="77777777" w:rsidR="00CC3593" w:rsidRDefault="00CC3593" w:rsidP="00CC3593">
      <w:pPr>
        <w:jc w:val="both"/>
      </w:pPr>
    </w:p>
    <w:p w14:paraId="07BCD51A" w14:textId="77777777" w:rsidR="00CC3593" w:rsidRDefault="00CC3593" w:rsidP="00CC3593">
      <w:pPr>
        <w:jc w:val="both"/>
      </w:pPr>
      <w:r>
        <w:t>Upoštevajoč naravo obdelave in podatke, ki so na razpolago obdelovalcu, je obdelovalec dolžan in se zavezuje nuditi upravljavcu</w:t>
      </w:r>
      <w:r w:rsidR="00450C27">
        <w:t xml:space="preserve"> </w:t>
      </w:r>
      <w:r w:rsidR="00BC13EE">
        <w:t>pomoč pri</w:t>
      </w:r>
      <w:r>
        <w:t>:</w:t>
      </w:r>
    </w:p>
    <w:p w14:paraId="7248090E" w14:textId="77777777" w:rsidR="00CC3593" w:rsidRDefault="00CC3593" w:rsidP="00BC13EE">
      <w:pPr>
        <w:pStyle w:val="Odstavekseznama"/>
        <w:numPr>
          <w:ilvl w:val="0"/>
          <w:numId w:val="16"/>
        </w:numPr>
        <w:jc w:val="both"/>
      </w:pPr>
      <w:r>
        <w:t>zagotavljanju varnosti osebnih podatkov,</w:t>
      </w:r>
    </w:p>
    <w:p w14:paraId="50904A48" w14:textId="77777777" w:rsidR="00CC3593" w:rsidRDefault="00CC3593" w:rsidP="00BC13EE">
      <w:pPr>
        <w:pStyle w:val="Odstavekseznama"/>
        <w:numPr>
          <w:ilvl w:val="0"/>
          <w:numId w:val="16"/>
        </w:numPr>
        <w:jc w:val="both"/>
      </w:pPr>
      <w:r>
        <w:t xml:space="preserve">izvajanju obvestilne dolžnosti nadzornemu organu za </w:t>
      </w:r>
      <w:r w:rsidR="00BC13EE">
        <w:t>varstvo osebnih podatkov</w:t>
      </w:r>
      <w:r>
        <w:t xml:space="preserve"> v primeru kršitev v zvezi z osebnimi podatki, </w:t>
      </w:r>
    </w:p>
    <w:p w14:paraId="4A7E9116" w14:textId="77777777" w:rsidR="00CC3593" w:rsidRDefault="00CC3593" w:rsidP="00BC13EE">
      <w:pPr>
        <w:pStyle w:val="Odstavekseznama"/>
        <w:numPr>
          <w:ilvl w:val="0"/>
          <w:numId w:val="16"/>
        </w:numPr>
        <w:jc w:val="both"/>
      </w:pPr>
      <w:r>
        <w:t>sporočilu posamezniku, na katerega se nanašajo osebni podatki v primeru kršitve varstva osebnih podatkov,</w:t>
      </w:r>
    </w:p>
    <w:p w14:paraId="7490C62A" w14:textId="77777777" w:rsidR="00CC3593" w:rsidRDefault="00CC3593" w:rsidP="00BC13EE">
      <w:pPr>
        <w:pStyle w:val="Odstavekseznama"/>
        <w:numPr>
          <w:ilvl w:val="0"/>
          <w:numId w:val="16"/>
        </w:numPr>
        <w:jc w:val="both"/>
      </w:pPr>
      <w:r>
        <w:t xml:space="preserve">izvedbi </w:t>
      </w:r>
      <w:r w:rsidR="00BC13EE">
        <w:t xml:space="preserve">ocene </w:t>
      </w:r>
      <w:r>
        <w:t xml:space="preserve">učinka v zvezi z varstvom podatkov in pri </w:t>
      </w:r>
    </w:p>
    <w:p w14:paraId="710F3CE7" w14:textId="77777777" w:rsidR="00CC3593" w:rsidRDefault="00CC3593" w:rsidP="00BC13EE">
      <w:pPr>
        <w:pStyle w:val="Odstavekseznama"/>
        <w:numPr>
          <w:ilvl w:val="0"/>
          <w:numId w:val="16"/>
        </w:numPr>
        <w:jc w:val="both"/>
      </w:pPr>
      <w:r>
        <w:t xml:space="preserve">posvetovanju z nadzornim organom za varstvo podatkov, kadar bi obdelava osebnih podatkov povzročila veliko tveganje. </w:t>
      </w:r>
    </w:p>
    <w:p w14:paraId="70A06FAA" w14:textId="77777777" w:rsidR="00CC3593" w:rsidRDefault="00CC3593" w:rsidP="00CC3593">
      <w:pPr>
        <w:jc w:val="both"/>
      </w:pPr>
    </w:p>
    <w:p w14:paraId="55E8AF70" w14:textId="429B2324" w:rsidR="00CC3593" w:rsidRDefault="00CC3593" w:rsidP="00CC3593">
      <w:pPr>
        <w:jc w:val="both"/>
      </w:pPr>
      <w:r>
        <w:t>V zvezi s kršitvami varstva osebnih podatkov se obdelovalec</w:t>
      </w:r>
      <w:r w:rsidR="00450C27">
        <w:t xml:space="preserve"> </w:t>
      </w:r>
      <w:r>
        <w:t xml:space="preserve">zavezuje, da bo nemudoma oz. brez nepotrebnega odlašanja po tem, ko bo odkrita kršitev varstva osebnih podatkov, o tem obvestil upravljavca in sicer po elektronski pošti na naslov: </w:t>
      </w:r>
      <w:hyperlink r:id="rId8" w:history="1">
        <w:r w:rsidR="00FD0F1D" w:rsidRPr="00425B2C">
          <w:rPr>
            <w:rStyle w:val="Hiperpovezava"/>
          </w:rPr>
          <w:t>dpo@komunalaidrija.si</w:t>
        </w:r>
      </w:hyperlink>
      <w:r w:rsidR="00096FF6">
        <w:t xml:space="preserve"> .</w:t>
      </w:r>
      <w:r w:rsidR="00450C27">
        <w:t xml:space="preserve"> </w:t>
      </w:r>
      <w:r>
        <w:t xml:space="preserve"> </w:t>
      </w:r>
    </w:p>
    <w:p w14:paraId="5A9F3E11" w14:textId="77777777" w:rsidR="00CC3593" w:rsidRDefault="00CC3593" w:rsidP="00CC3593">
      <w:pPr>
        <w:jc w:val="both"/>
      </w:pPr>
    </w:p>
    <w:p w14:paraId="2A1CFEF9" w14:textId="77777777" w:rsidR="00CC3593" w:rsidRDefault="00CC3593" w:rsidP="00CC3593">
      <w:pPr>
        <w:jc w:val="both"/>
      </w:pPr>
      <w:r>
        <w:t xml:space="preserve">V zvezi z pravicami posameznikov, na katere se nanašajo osebni podatki, se obdelovalec zavezuje, da se bo odzval na vse upravljavčeve zahteve po informacijah, </w:t>
      </w:r>
      <w:r w:rsidR="00AB3296">
        <w:t>v pisni obliki in brez nepotrebnega odlašanja</w:t>
      </w:r>
      <w:r>
        <w:t>, da bo tako upravljavcu omogočil, da se bo ta lahko: a) pravočasno odzval na zahteve za uresničevanje pravic posameznikov, na katere se nanašajo osebni podatki, v skladu z Uredbo,</w:t>
      </w:r>
      <w:r w:rsidR="00450C27">
        <w:t xml:space="preserve"> </w:t>
      </w:r>
      <w:r>
        <w:t>b) izvajal analize učinkov, ali c) se odzval na zahteve upravljavčevega nadzornega organa za varstvo osebnih podatkov.</w:t>
      </w:r>
      <w:r w:rsidR="00450C27">
        <w:t xml:space="preserve"> </w:t>
      </w:r>
    </w:p>
    <w:p w14:paraId="356E6668" w14:textId="77777777" w:rsidR="00CC3593" w:rsidRDefault="00CC3593" w:rsidP="00CC3593">
      <w:pPr>
        <w:jc w:val="both"/>
      </w:pPr>
      <w:r>
        <w:t xml:space="preserve"> </w:t>
      </w:r>
    </w:p>
    <w:p w14:paraId="675B765A" w14:textId="1FC73DD7" w:rsidR="00CC3593" w:rsidRPr="00096FF6" w:rsidRDefault="00CC3593" w:rsidP="00096FF6">
      <w:pPr>
        <w:jc w:val="both"/>
      </w:pPr>
      <w:r>
        <w:t>V kolikor bi katerikoli posameznik , na katerega se nanašajo osebni podatki, vložil na obdelovalca zahtevo na podlagi svojih pravic po Uredbi, se obdelovalec zavezuje, to zahtevo poslati upravljavcu po elektronski pošti na naslov:</w:t>
      </w:r>
      <w:r w:rsidR="00FD0F1D">
        <w:t xml:space="preserve"> </w:t>
      </w:r>
      <w:hyperlink r:id="rId9" w:history="1">
        <w:r w:rsidR="00FD0F1D" w:rsidRPr="00425B2C">
          <w:rPr>
            <w:rStyle w:val="Hiperpovezava"/>
          </w:rPr>
          <w:t>dpo@komunalaidrija.si</w:t>
        </w:r>
      </w:hyperlink>
      <w:r w:rsidR="00FD0F1D">
        <w:t xml:space="preserve"> </w:t>
      </w:r>
      <w:r w:rsidR="00096FF6">
        <w:t>.</w:t>
      </w:r>
    </w:p>
    <w:p w14:paraId="3AD83AFB" w14:textId="77777777" w:rsidR="00CC3593" w:rsidRDefault="00CC3593" w:rsidP="00CC3593">
      <w:pPr>
        <w:jc w:val="both"/>
      </w:pPr>
    </w:p>
    <w:p w14:paraId="145B7253" w14:textId="77777777" w:rsidR="00CC3593" w:rsidRDefault="00CC3593" w:rsidP="00CC3593">
      <w:pPr>
        <w:jc w:val="both"/>
      </w:pPr>
      <w:r>
        <w:lastRenderedPageBreak/>
        <w:t>Obdelovalec bo upravljavca obvestil o imenu in kontaktnih podatkih svojega pooblaščenca za varstvo podatkov, če ga je imenoval.</w:t>
      </w:r>
      <w:r w:rsidR="00450C27">
        <w:t xml:space="preserve"> </w:t>
      </w:r>
    </w:p>
    <w:p w14:paraId="133D840A" w14:textId="77777777" w:rsidR="00CC3593" w:rsidRDefault="00CC3593" w:rsidP="00CC3593">
      <w:pPr>
        <w:jc w:val="both"/>
      </w:pPr>
    </w:p>
    <w:p w14:paraId="39FF3BB7" w14:textId="77777777" w:rsidR="00CC3593" w:rsidRDefault="00CC3593" w:rsidP="00CC3593">
      <w:pPr>
        <w:jc w:val="both"/>
      </w:pPr>
    </w:p>
    <w:p w14:paraId="0FA2AB48" w14:textId="77777777" w:rsidR="00CC3593" w:rsidRPr="00BC186C" w:rsidRDefault="00CC3593" w:rsidP="00CC3593">
      <w:pPr>
        <w:jc w:val="both"/>
        <w:rPr>
          <w:b/>
        </w:rPr>
      </w:pPr>
      <w:r w:rsidRPr="00BC186C">
        <w:rPr>
          <w:b/>
        </w:rPr>
        <w:t>4.</w:t>
      </w:r>
      <w:r w:rsidRPr="00BC186C">
        <w:rPr>
          <w:b/>
        </w:rPr>
        <w:tab/>
        <w:t>OBVEZNOSTI IN POOBLASTILA UPRAVLJAVCA</w:t>
      </w:r>
    </w:p>
    <w:p w14:paraId="6E91ADCA" w14:textId="77777777" w:rsidR="00CC3593" w:rsidRDefault="00CC3593" w:rsidP="00CC3593">
      <w:pPr>
        <w:jc w:val="both"/>
      </w:pPr>
    </w:p>
    <w:p w14:paraId="65C506E8" w14:textId="77777777" w:rsidR="00CC3593" w:rsidRPr="00BC186C" w:rsidRDefault="00BC186C" w:rsidP="00FD0F1D">
      <w:pPr>
        <w:jc w:val="center"/>
        <w:rPr>
          <w:b/>
        </w:rPr>
      </w:pPr>
      <w:r w:rsidRPr="00BC186C">
        <w:rPr>
          <w:b/>
        </w:rPr>
        <w:t>14</w:t>
      </w:r>
      <w:r w:rsidR="00CC3593" w:rsidRPr="00BC186C">
        <w:rPr>
          <w:b/>
        </w:rPr>
        <w:t>. člen</w:t>
      </w:r>
    </w:p>
    <w:p w14:paraId="52A6DB1B" w14:textId="77777777" w:rsidR="00CC3593" w:rsidRDefault="00CC3593" w:rsidP="00CC3593">
      <w:pPr>
        <w:jc w:val="both"/>
      </w:pPr>
    </w:p>
    <w:p w14:paraId="66307911" w14:textId="77777777" w:rsidR="00CC3593" w:rsidRDefault="00CC3593" w:rsidP="00CC3593">
      <w:pPr>
        <w:jc w:val="both"/>
      </w:pPr>
      <w:r>
        <w:t>Upravljavec</w:t>
      </w:r>
      <w:r w:rsidR="00BC186C">
        <w:t xml:space="preserve"> lahko od obdelovalca </w:t>
      </w:r>
      <w:r>
        <w:t xml:space="preserve">zahteva poročilo o zagotavljanju določenih postopkov in ukrepov varstva osebnih podatkov, ki so predmet te pogodbe, ter informacije v zvezi z morebitnimi </w:t>
      </w:r>
      <w:proofErr w:type="spellStart"/>
      <w:r>
        <w:t>podobdelovalci</w:t>
      </w:r>
      <w:proofErr w:type="spellEnd"/>
      <w:r>
        <w:t xml:space="preserve">. V primeru, da upravljavec preko </w:t>
      </w:r>
      <w:r w:rsidR="00BC186C">
        <w:t>takšnega</w:t>
      </w:r>
      <w:r>
        <w:t xml:space="preserve"> nadzora ali kako drugače ugotovi tveganje za varstvo osebnih </w:t>
      </w:r>
      <w:r w:rsidR="00BC186C">
        <w:t xml:space="preserve">podatkov </w:t>
      </w:r>
      <w:r>
        <w:t>pri obdelovalcu, lahko upravljavec oz. oseba, ki jo ta pooblasti, izvede nadzor nad spoštovanjem določil te pogodbe, tudi neposredno,</w:t>
      </w:r>
      <w:r w:rsidR="00450C27">
        <w:t xml:space="preserve"> </w:t>
      </w:r>
      <w:r>
        <w:t>obdelovalec pa mu mora to omogočiti in mu dati na razpolago vse potrebne informacije (v nadaljevanju: neposredni nadzor). Neposredni nad</w:t>
      </w:r>
      <w:r w:rsidR="00BC186C">
        <w:t xml:space="preserve">zor se izvaja </w:t>
      </w:r>
      <w:r w:rsidR="00AB3296">
        <w:t xml:space="preserve">po dogovoru </w:t>
      </w:r>
      <w:r w:rsidR="00BC186C">
        <w:t>v delovnem času obdelovalca in</w:t>
      </w:r>
      <w:r>
        <w:t xml:space="preserve"> načeloma v njegovih prostorih.</w:t>
      </w:r>
    </w:p>
    <w:p w14:paraId="6CA16E58" w14:textId="77777777" w:rsidR="00CC3593" w:rsidRDefault="00CC3593" w:rsidP="00CC3593">
      <w:pPr>
        <w:jc w:val="both"/>
      </w:pPr>
    </w:p>
    <w:p w14:paraId="081318C3" w14:textId="77777777" w:rsidR="00CC3593" w:rsidRPr="00BC186C" w:rsidRDefault="00CC3593" w:rsidP="00CC3593">
      <w:pPr>
        <w:jc w:val="both"/>
        <w:rPr>
          <w:b/>
        </w:rPr>
      </w:pPr>
      <w:r w:rsidRPr="00BC186C">
        <w:rPr>
          <w:b/>
        </w:rPr>
        <w:t>5.</w:t>
      </w:r>
      <w:r w:rsidRPr="00BC186C">
        <w:rPr>
          <w:b/>
        </w:rPr>
        <w:tab/>
        <w:t>PODIZVAJALCI</w:t>
      </w:r>
    </w:p>
    <w:p w14:paraId="5FA9AECE" w14:textId="77777777" w:rsidR="00CC3593" w:rsidRPr="00BC186C" w:rsidRDefault="00CC3593" w:rsidP="00CC3593">
      <w:pPr>
        <w:jc w:val="both"/>
        <w:rPr>
          <w:b/>
        </w:rPr>
      </w:pPr>
    </w:p>
    <w:p w14:paraId="0BA3F6FF" w14:textId="2E3C1977" w:rsidR="00CC3593" w:rsidRPr="00BC186C" w:rsidRDefault="00BC186C" w:rsidP="00FD0F1D">
      <w:pPr>
        <w:jc w:val="center"/>
        <w:rPr>
          <w:b/>
        </w:rPr>
      </w:pPr>
      <w:r w:rsidRPr="00BC186C">
        <w:rPr>
          <w:b/>
        </w:rPr>
        <w:t>16</w:t>
      </w:r>
      <w:r w:rsidR="00CC3593" w:rsidRPr="00BC186C">
        <w:rPr>
          <w:b/>
        </w:rPr>
        <w:t>. člen</w:t>
      </w:r>
    </w:p>
    <w:p w14:paraId="2C47462A" w14:textId="77777777" w:rsidR="00CC3593" w:rsidRDefault="00CC3593" w:rsidP="00CC3593">
      <w:pPr>
        <w:jc w:val="both"/>
      </w:pPr>
    </w:p>
    <w:p w14:paraId="455B9592" w14:textId="77777777" w:rsidR="00CC3593" w:rsidRDefault="00CC3593" w:rsidP="00CC3593">
      <w:pPr>
        <w:jc w:val="both"/>
      </w:pPr>
      <w:r>
        <w:t>Pogodbeni stranki ugotavljata, da je obdelovalec v zvezi z obdelavo, ki je predmet te pogodbe,</w:t>
      </w:r>
      <w:r w:rsidR="00450C27">
        <w:t xml:space="preserve"> </w:t>
      </w:r>
      <w:r>
        <w:t>pooblaščen za sodelovanje z drugimi obdelovalci, ki so navedeni v prilogi 2 »Seznam podizvajalce«, ki je sestavni del te pogodbe in da ima z vsemi podizvajalci sklenjeno pisno pogodbo.</w:t>
      </w:r>
      <w:r w:rsidR="00450C27">
        <w:t xml:space="preserve"> </w:t>
      </w:r>
    </w:p>
    <w:p w14:paraId="6585D37C" w14:textId="77777777" w:rsidR="00CC3593" w:rsidRDefault="00CC3593" w:rsidP="00CC3593">
      <w:pPr>
        <w:jc w:val="both"/>
      </w:pPr>
    </w:p>
    <w:p w14:paraId="5A0F26E5" w14:textId="77777777" w:rsidR="00CC3593" w:rsidRDefault="00CC3593" w:rsidP="00CC3593">
      <w:pPr>
        <w:jc w:val="both"/>
      </w:pPr>
      <w:r>
        <w:t>Obdelovalec se zavezuje, da za izvajanje del po tej pogodbi ne bo pooblastil nobenega drugega obdelovalca brez predhodnega posebnega pisnega dovoljenja upravljavca in ne da bi s tem podizvajalcem sklenil pisno pogodbo.</w:t>
      </w:r>
      <w:r w:rsidR="00450C27">
        <w:t xml:space="preserve"> </w:t>
      </w:r>
    </w:p>
    <w:p w14:paraId="1253F9C8" w14:textId="77777777" w:rsidR="00CC3593" w:rsidRDefault="00CC3593" w:rsidP="00CC3593">
      <w:pPr>
        <w:jc w:val="both"/>
      </w:pPr>
    </w:p>
    <w:p w14:paraId="3AA23849" w14:textId="77777777" w:rsidR="00BC186C" w:rsidRDefault="00CC3593" w:rsidP="00CC3593">
      <w:pPr>
        <w:jc w:val="both"/>
      </w:pPr>
      <w:r>
        <w:t>Obdelovalec mora zagotoviti, da bo vsak podizvajalec izpolnjeval obveznosti, ki izhajajo iz te pogodbe in iz navodil upravljavca. Obdelovalec mora z vsakim podizvajalcem skleniti pisno pogodbo o obdelavi osebnih podatkov z vsebino, ki jo predpisuje Uredba v členu 28/3 in</w:t>
      </w:r>
      <w:r w:rsidR="00450C27">
        <w:t xml:space="preserve"> </w:t>
      </w:r>
      <w:r>
        <w:t xml:space="preserve">je odgovoren, da bo vsak podizvajalec zagotavljal jamstva najmanj enakovredna tistim, ki so določena v tej pogodbi, da bo obdelava potekala v skladu z Uredbo. </w:t>
      </w:r>
    </w:p>
    <w:p w14:paraId="7C561F0F" w14:textId="77777777" w:rsidR="00CC3593" w:rsidRDefault="00CC3593" w:rsidP="00CC3593">
      <w:pPr>
        <w:jc w:val="both"/>
      </w:pPr>
    </w:p>
    <w:p w14:paraId="0EF27ACA" w14:textId="77777777" w:rsidR="00CC3593" w:rsidRPr="0025445D" w:rsidRDefault="0025445D" w:rsidP="00CC3593">
      <w:pPr>
        <w:jc w:val="both"/>
        <w:rPr>
          <w:b/>
        </w:rPr>
      </w:pPr>
      <w:r w:rsidRPr="0025445D">
        <w:rPr>
          <w:b/>
        </w:rPr>
        <w:t>6</w:t>
      </w:r>
      <w:r w:rsidR="00CC3593" w:rsidRPr="0025445D">
        <w:rPr>
          <w:b/>
        </w:rPr>
        <w:t>.</w:t>
      </w:r>
      <w:r w:rsidR="00CC3593" w:rsidRPr="0025445D">
        <w:rPr>
          <w:b/>
        </w:rPr>
        <w:tab/>
        <w:t>VAROVANJE ZAUPNOSTI PODATKOV</w:t>
      </w:r>
    </w:p>
    <w:p w14:paraId="075D4013" w14:textId="77777777" w:rsidR="00CC3593" w:rsidRPr="0025445D" w:rsidRDefault="00CC3593" w:rsidP="00CC3593">
      <w:pPr>
        <w:jc w:val="both"/>
        <w:rPr>
          <w:b/>
        </w:rPr>
      </w:pPr>
    </w:p>
    <w:p w14:paraId="1F6FBE38" w14:textId="77777777" w:rsidR="00CC3593" w:rsidRPr="0025445D" w:rsidRDefault="0025445D" w:rsidP="00FD0F1D">
      <w:pPr>
        <w:jc w:val="center"/>
        <w:rPr>
          <w:b/>
        </w:rPr>
      </w:pPr>
      <w:r>
        <w:rPr>
          <w:b/>
        </w:rPr>
        <w:t>17</w:t>
      </w:r>
      <w:r w:rsidR="00CC3593" w:rsidRPr="0025445D">
        <w:rPr>
          <w:b/>
        </w:rPr>
        <w:t>. člen</w:t>
      </w:r>
    </w:p>
    <w:p w14:paraId="1CE12F5B" w14:textId="77777777" w:rsidR="00CC3593" w:rsidRDefault="00CC3593" w:rsidP="00CC3593">
      <w:pPr>
        <w:jc w:val="both"/>
      </w:pPr>
    </w:p>
    <w:p w14:paraId="05E274B4" w14:textId="77777777" w:rsidR="00CC3593" w:rsidRDefault="00CC3593" w:rsidP="00CC3593">
      <w:pPr>
        <w:jc w:val="both"/>
      </w:pPr>
      <w:r>
        <w:t xml:space="preserve">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 Te osebe morajo obdelovalcu prepustiti tudi vse nosilce oziroma zapise </w:t>
      </w:r>
      <w:r w:rsidR="0019333E">
        <w:t>osebnih</w:t>
      </w:r>
      <w:r>
        <w:t xml:space="preserve"> podatkov, ki so jih pridobile na kakršenkoli način v času opravljanja dela pri obdelovalcu.</w:t>
      </w:r>
    </w:p>
    <w:p w14:paraId="5BA3CB2C" w14:textId="77777777" w:rsidR="00CC3593" w:rsidRDefault="00CC3593" w:rsidP="00CC3593">
      <w:pPr>
        <w:jc w:val="both"/>
      </w:pPr>
    </w:p>
    <w:p w14:paraId="095EA193" w14:textId="77777777" w:rsidR="00031AEC" w:rsidRDefault="00031AEC" w:rsidP="00CC3593">
      <w:pPr>
        <w:jc w:val="both"/>
      </w:pPr>
    </w:p>
    <w:p w14:paraId="7321C079" w14:textId="77777777" w:rsidR="00031AEC" w:rsidRDefault="00031AEC" w:rsidP="00CC3593">
      <w:pPr>
        <w:jc w:val="both"/>
      </w:pPr>
    </w:p>
    <w:p w14:paraId="35B63026" w14:textId="77777777" w:rsidR="00CC3593" w:rsidRPr="0025445D" w:rsidRDefault="0025445D" w:rsidP="00FD0F1D">
      <w:pPr>
        <w:jc w:val="center"/>
        <w:rPr>
          <w:b/>
        </w:rPr>
      </w:pPr>
      <w:r w:rsidRPr="0025445D">
        <w:rPr>
          <w:b/>
        </w:rPr>
        <w:t>18</w:t>
      </w:r>
      <w:r w:rsidR="00CC3593" w:rsidRPr="0025445D">
        <w:rPr>
          <w:b/>
        </w:rPr>
        <w:t>. člen</w:t>
      </w:r>
    </w:p>
    <w:p w14:paraId="2962017D" w14:textId="77777777" w:rsidR="00CC3593" w:rsidRDefault="00CC3593" w:rsidP="00CC3593">
      <w:pPr>
        <w:jc w:val="both"/>
      </w:pPr>
    </w:p>
    <w:p w14:paraId="2FDFF087" w14:textId="77777777" w:rsidR="00CC3593" w:rsidRDefault="00CC3593" w:rsidP="00CC3593">
      <w:pPr>
        <w:jc w:val="both"/>
      </w:pPr>
      <w:r>
        <w:t>Za zaupne se štejejo tudi podatki o poslovanju upravljavca, ki niso javno dostopni in za katere pogodbeni stranki izvesta pri izpolnjevanju določil te pogodbe, npr. finančni podatki, uporabljena delovna metodologija in orodja, itd..</w:t>
      </w:r>
    </w:p>
    <w:p w14:paraId="3D1B35E6" w14:textId="77777777" w:rsidR="00CC3593" w:rsidRDefault="00CC3593" w:rsidP="00CC3593">
      <w:pPr>
        <w:jc w:val="both"/>
      </w:pPr>
    </w:p>
    <w:p w14:paraId="57EF7DA3" w14:textId="77777777" w:rsidR="00CC3593" w:rsidRPr="0025445D" w:rsidRDefault="0025445D" w:rsidP="00FD0F1D">
      <w:pPr>
        <w:jc w:val="center"/>
        <w:rPr>
          <w:b/>
        </w:rPr>
      </w:pPr>
      <w:r w:rsidRPr="0025445D">
        <w:rPr>
          <w:b/>
        </w:rPr>
        <w:t>19</w:t>
      </w:r>
      <w:r w:rsidR="00CC3593" w:rsidRPr="0025445D">
        <w:rPr>
          <w:b/>
        </w:rPr>
        <w:t>. člen</w:t>
      </w:r>
    </w:p>
    <w:p w14:paraId="19B3C230" w14:textId="77777777" w:rsidR="00CC3593" w:rsidRDefault="00CC3593" w:rsidP="00CC3593">
      <w:pPr>
        <w:jc w:val="both"/>
      </w:pPr>
    </w:p>
    <w:p w14:paraId="202D7B77" w14:textId="77777777" w:rsidR="00CC3593" w:rsidRDefault="00CC3593" w:rsidP="00CC3593">
      <w:pPr>
        <w:jc w:val="both"/>
      </w:pPr>
      <w:r>
        <w:t xml:space="preserve">Obdelovalec lahko razkrije </w:t>
      </w:r>
      <w:r w:rsidR="0019333E">
        <w:t>osebne</w:t>
      </w:r>
      <w:r>
        <w:t xml:space="preserve"> podatke samo tistim osebam, ki neposredno sodelujejo pri izvrševanju te pogodbe in so se zavezale </w:t>
      </w:r>
      <w:r w:rsidR="0025445D">
        <w:t>k varovanju zaupnosti podatkov.</w:t>
      </w:r>
      <w:r>
        <w:t xml:space="preserve"> Pri tem je potrebno s primernimi navodili in ukrepi zagotoviti, da prejemniki </w:t>
      </w:r>
      <w:r w:rsidR="0019333E">
        <w:t>osebnih</w:t>
      </w:r>
      <w:r>
        <w:t xml:space="preserve"> podatkov le-teh ne uporabijo v nasprotju z določili pogodbe.</w:t>
      </w:r>
    </w:p>
    <w:p w14:paraId="0BE63769" w14:textId="77777777" w:rsidR="00CC3593" w:rsidRDefault="00CC3593" w:rsidP="00CC3593">
      <w:pPr>
        <w:jc w:val="both"/>
      </w:pPr>
    </w:p>
    <w:p w14:paraId="19E86CF2" w14:textId="77777777" w:rsidR="00CC3593" w:rsidRDefault="00CC3593" w:rsidP="00CC3593">
      <w:pPr>
        <w:jc w:val="both"/>
      </w:pPr>
      <w:r>
        <w:t xml:space="preserve">Kot neupravičeno razkritje </w:t>
      </w:r>
      <w:r w:rsidR="0019333E">
        <w:t>osebnih</w:t>
      </w:r>
      <w:r>
        <w:t xml:space="preserve"> podatkov tretji osebi se šteje vsaka reprodukcija podatkov v ustni ali pisni obliki, v celoti ali deloma, ali njihova distribucija nepooblaščeni osebi, ter vsaka druga oblika razkritja </w:t>
      </w:r>
      <w:r w:rsidR="0019333E">
        <w:t>osebni</w:t>
      </w:r>
      <w:r>
        <w:t>h podatkov, pri čemer se za razkritje šteje tudi nepooblaščen dostop, ki ga je omogočil obdelovalec oziroma oseba, ki je ravnala v njegovem imenu ali do katerega je prišlo zaradi opustitve dolžnega nadzora nad dostopi do osebnih podatkov pri obdelovalcu.</w:t>
      </w:r>
    </w:p>
    <w:p w14:paraId="04A8436E" w14:textId="77777777" w:rsidR="00CC3593" w:rsidRDefault="00CC3593" w:rsidP="00CC3593">
      <w:pPr>
        <w:jc w:val="both"/>
      </w:pPr>
    </w:p>
    <w:p w14:paraId="462F7953" w14:textId="77777777" w:rsidR="00CC3593" w:rsidRPr="0025445D" w:rsidRDefault="0025445D" w:rsidP="00FD0F1D">
      <w:pPr>
        <w:jc w:val="center"/>
        <w:rPr>
          <w:b/>
        </w:rPr>
      </w:pPr>
      <w:r>
        <w:rPr>
          <w:b/>
        </w:rPr>
        <w:t>20</w:t>
      </w:r>
      <w:r w:rsidR="00CC3593" w:rsidRPr="0025445D">
        <w:rPr>
          <w:b/>
        </w:rPr>
        <w:t>. člen</w:t>
      </w:r>
    </w:p>
    <w:p w14:paraId="264E3EFE" w14:textId="77777777" w:rsidR="00CC3593" w:rsidRDefault="00CC3593" w:rsidP="00CC3593">
      <w:pPr>
        <w:jc w:val="both"/>
      </w:pPr>
    </w:p>
    <w:p w14:paraId="22D367F3" w14:textId="77777777" w:rsidR="00CC3593" w:rsidRDefault="00CC3593" w:rsidP="00CC3593">
      <w:pPr>
        <w:jc w:val="both"/>
      </w:pPr>
      <w:r>
        <w:t xml:space="preserve">Obdelovalec je </w:t>
      </w:r>
      <w:r w:rsidR="0025445D">
        <w:t>dolžan varovati osebne</w:t>
      </w:r>
      <w:r>
        <w:t xml:space="preserve"> podatke tako v času izvrševanja te pogodbe kakor tudi po njeni izvršitvi ali morebitni razvezi ali prenehanju iz</w:t>
      </w:r>
      <w:r w:rsidR="0025445D">
        <w:t xml:space="preserve"> kakršnegakoli razloga.</w:t>
      </w:r>
    </w:p>
    <w:p w14:paraId="2347884E" w14:textId="77777777" w:rsidR="00CC3593" w:rsidRDefault="00CC3593" w:rsidP="00CC3593">
      <w:pPr>
        <w:jc w:val="both"/>
      </w:pPr>
    </w:p>
    <w:p w14:paraId="0A44E691" w14:textId="77777777" w:rsidR="00CC3593" w:rsidRPr="0025445D" w:rsidRDefault="0025445D" w:rsidP="00CC3593">
      <w:pPr>
        <w:jc w:val="both"/>
        <w:rPr>
          <w:b/>
        </w:rPr>
      </w:pPr>
      <w:r>
        <w:rPr>
          <w:b/>
        </w:rPr>
        <w:t>7</w:t>
      </w:r>
      <w:r w:rsidR="00CC3593" w:rsidRPr="0025445D">
        <w:rPr>
          <w:b/>
        </w:rPr>
        <w:t>.</w:t>
      </w:r>
      <w:r w:rsidR="00CC3593" w:rsidRPr="0025445D">
        <w:rPr>
          <w:b/>
        </w:rPr>
        <w:tab/>
        <w:t>TRAJANJE POGODBE</w:t>
      </w:r>
    </w:p>
    <w:p w14:paraId="104DEE11" w14:textId="77777777" w:rsidR="00CC3593" w:rsidRPr="0025445D" w:rsidRDefault="00CC3593" w:rsidP="00CC3593">
      <w:pPr>
        <w:jc w:val="both"/>
        <w:rPr>
          <w:b/>
        </w:rPr>
      </w:pPr>
    </w:p>
    <w:p w14:paraId="18B2CE28" w14:textId="77777777" w:rsidR="00CC3593" w:rsidRPr="0025445D" w:rsidRDefault="0025445D" w:rsidP="00FD0F1D">
      <w:pPr>
        <w:jc w:val="center"/>
        <w:rPr>
          <w:b/>
        </w:rPr>
      </w:pPr>
      <w:r>
        <w:rPr>
          <w:b/>
        </w:rPr>
        <w:t>21</w:t>
      </w:r>
      <w:r w:rsidR="00CC3593" w:rsidRPr="0025445D">
        <w:rPr>
          <w:b/>
        </w:rPr>
        <w:t>. člen</w:t>
      </w:r>
    </w:p>
    <w:p w14:paraId="1E9B8F0D" w14:textId="77777777" w:rsidR="00CC3593" w:rsidRDefault="00CC3593" w:rsidP="00CC3593">
      <w:pPr>
        <w:jc w:val="both"/>
      </w:pPr>
    </w:p>
    <w:p w14:paraId="50CBBA3E" w14:textId="77777777" w:rsidR="00CC3593" w:rsidRDefault="00CC3593" w:rsidP="00CC3593">
      <w:pPr>
        <w:jc w:val="both"/>
      </w:pPr>
      <w:r>
        <w:t xml:space="preserve">Ta pogodba je </w:t>
      </w:r>
      <w:r w:rsidRPr="00247905">
        <w:t>sklenjena za čas trajanja</w:t>
      </w:r>
      <w:r w:rsidR="00450C27" w:rsidRPr="00247905">
        <w:t xml:space="preserve"> </w:t>
      </w:r>
      <w:r w:rsidRPr="00247905">
        <w:t>osnovne pogodbe.</w:t>
      </w:r>
    </w:p>
    <w:p w14:paraId="32B4B22B" w14:textId="77777777" w:rsidR="00CC3593" w:rsidRDefault="00CC3593" w:rsidP="00CC3593">
      <w:pPr>
        <w:jc w:val="both"/>
      </w:pPr>
    </w:p>
    <w:p w14:paraId="5923E6B3" w14:textId="77777777" w:rsidR="00CC3593" w:rsidRDefault="00CC3593" w:rsidP="00CC3593">
      <w:pPr>
        <w:jc w:val="both"/>
      </w:pPr>
      <w:r>
        <w:t>Vezano, oziroma na podlagi samega prenehanja ali odpovedi osnovne pogodbe istočasno nastopi tudi pr</w:t>
      </w:r>
      <w:r w:rsidR="0025445D">
        <w:t>enehanje ali odpoved te pogodbe</w:t>
      </w:r>
      <w:r>
        <w:t>.</w:t>
      </w:r>
    </w:p>
    <w:p w14:paraId="51563B04" w14:textId="77777777" w:rsidR="00CC3593" w:rsidRDefault="00CC3593" w:rsidP="00CC3593">
      <w:pPr>
        <w:jc w:val="both"/>
      </w:pPr>
    </w:p>
    <w:p w14:paraId="7422E80F" w14:textId="77777777" w:rsidR="00CC3593" w:rsidRPr="0025445D" w:rsidRDefault="0025445D" w:rsidP="00FD0F1D">
      <w:pPr>
        <w:jc w:val="center"/>
        <w:rPr>
          <w:b/>
        </w:rPr>
      </w:pPr>
      <w:r>
        <w:rPr>
          <w:b/>
        </w:rPr>
        <w:t>22</w:t>
      </w:r>
      <w:r w:rsidR="00CC3593" w:rsidRPr="0025445D">
        <w:rPr>
          <w:b/>
        </w:rPr>
        <w:t>. člen</w:t>
      </w:r>
    </w:p>
    <w:p w14:paraId="7A2D7EF5" w14:textId="77777777" w:rsidR="00CC3593" w:rsidRDefault="00CC3593" w:rsidP="00CC3593">
      <w:pPr>
        <w:jc w:val="both"/>
      </w:pPr>
    </w:p>
    <w:p w14:paraId="3E6C726B" w14:textId="77777777" w:rsidR="00CC3593" w:rsidRDefault="00CC3593" w:rsidP="00CC3593">
      <w:pPr>
        <w:jc w:val="both"/>
      </w:pPr>
      <w:r>
        <w:t xml:space="preserve">V primeru prenehanja oz. odpovedi osnovne pogodbe mora obdelovalec nemudoma prenehati obdelovati osebne podatke upravljavca in zagotoviti, da jih prenehajo obdelovati tudi morebitni njegovi podizvajalci. V primeru prenehanja oz. odpovedi osnovne pogodbe oz. po zaključku storitev obdelave po tej pogodbi mora obdelovalec v skladu z odločitvijo upravljavca vse osebne </w:t>
      </w:r>
      <w:r w:rsidR="0025445D">
        <w:t>podatke brez nepotrebnega odlašanja</w:t>
      </w:r>
      <w:r>
        <w:t xml:space="preserve"> vrniti</w:t>
      </w:r>
      <w:r w:rsidR="0025445D">
        <w:t xml:space="preserve"> upravljavcu</w:t>
      </w:r>
      <w:r>
        <w:t xml:space="preserve">, morebitne kopije teh podatkov pa mora uničiti in uničenje potrditi z zapisnikom o uničenju, ki ga posreduje upravljavcu takoj po uničenju. </w:t>
      </w:r>
    </w:p>
    <w:p w14:paraId="616E3E9F" w14:textId="77777777" w:rsidR="002B7BEA" w:rsidRDefault="002B7BEA" w:rsidP="00CC3593">
      <w:pPr>
        <w:jc w:val="both"/>
      </w:pPr>
    </w:p>
    <w:p w14:paraId="4D3D48FB" w14:textId="77777777" w:rsidR="002B7BEA" w:rsidRDefault="002B7BEA" w:rsidP="00CC3593">
      <w:pPr>
        <w:jc w:val="both"/>
      </w:pPr>
    </w:p>
    <w:p w14:paraId="4325A4CB" w14:textId="77777777" w:rsidR="00CC3593" w:rsidRPr="0025445D" w:rsidRDefault="0025445D" w:rsidP="00FD0F1D">
      <w:pPr>
        <w:jc w:val="center"/>
        <w:rPr>
          <w:b/>
        </w:rPr>
      </w:pPr>
      <w:r>
        <w:rPr>
          <w:b/>
        </w:rPr>
        <w:t>23</w:t>
      </w:r>
      <w:r w:rsidR="00CC3593" w:rsidRPr="0025445D">
        <w:rPr>
          <w:b/>
        </w:rPr>
        <w:t>. člen</w:t>
      </w:r>
    </w:p>
    <w:p w14:paraId="162FD0E5" w14:textId="77777777" w:rsidR="00CC3593" w:rsidRDefault="00CC3593" w:rsidP="00CC3593">
      <w:pPr>
        <w:jc w:val="both"/>
      </w:pPr>
    </w:p>
    <w:p w14:paraId="436DB02A" w14:textId="77777777" w:rsidR="00CC3593" w:rsidRDefault="00CC3593" w:rsidP="00CC3593">
      <w:pPr>
        <w:jc w:val="both"/>
      </w:pPr>
      <w:r>
        <w:t>Če obdelovalec ne ravna v skladu z določili te pogodbe o varstvu osebnih podatkov</w:t>
      </w:r>
      <w:r w:rsidR="00450C27">
        <w:t xml:space="preserve"> </w:t>
      </w:r>
      <w:r>
        <w:t>in zato obstaja nevarnost uničenja, spremembe, izgube ali nepooblaščene obdelave osebnih podatkov, ga mora upravljavec, ko to odkrije,</w:t>
      </w:r>
      <w:r w:rsidR="00450C27">
        <w:t xml:space="preserve"> </w:t>
      </w:r>
      <w:r>
        <w:t xml:space="preserve">na to opozoriti in mu določiti primeren rok za odpravo nepravilnosti. </w:t>
      </w:r>
    </w:p>
    <w:p w14:paraId="620C2654" w14:textId="77777777" w:rsidR="00CC3593" w:rsidRDefault="00CC3593" w:rsidP="00CC3593">
      <w:pPr>
        <w:jc w:val="both"/>
      </w:pPr>
    </w:p>
    <w:p w14:paraId="07275403" w14:textId="77777777" w:rsidR="00CC3593" w:rsidRPr="0025445D" w:rsidRDefault="0025445D" w:rsidP="00FD0F1D">
      <w:pPr>
        <w:jc w:val="center"/>
        <w:rPr>
          <w:b/>
        </w:rPr>
      </w:pPr>
      <w:r>
        <w:rPr>
          <w:b/>
        </w:rPr>
        <w:t>24</w:t>
      </w:r>
      <w:r w:rsidR="00CC3593" w:rsidRPr="0025445D">
        <w:rPr>
          <w:b/>
        </w:rPr>
        <w:t>. člen</w:t>
      </w:r>
    </w:p>
    <w:p w14:paraId="0ACEB55C" w14:textId="77777777" w:rsidR="00CC3593" w:rsidRDefault="00CC3593" w:rsidP="00CC3593">
      <w:pPr>
        <w:jc w:val="both"/>
      </w:pPr>
    </w:p>
    <w:p w14:paraId="37103BBA" w14:textId="77777777" w:rsidR="00CC3593" w:rsidRDefault="00CC3593" w:rsidP="00CC3593">
      <w:pPr>
        <w:jc w:val="both"/>
      </w:pPr>
      <w:r>
        <w:t>V primeru prenehanja obdelovalca</w:t>
      </w:r>
      <w:r w:rsidR="00450C27">
        <w:t xml:space="preserve"> </w:t>
      </w:r>
      <w:r>
        <w:t>mora slednji upravljavcu nemudoma vrniti osebne podatke po tej pogodbi, uničiti morebitne izvode ali jih, če tako določa slovenska zakonodaja, predložiti državnemu organu, ki je pristojen za kazenski pregon kaznivih dejanj, sodišču ali drugim državnim organom.</w:t>
      </w:r>
    </w:p>
    <w:p w14:paraId="04D015FB" w14:textId="77777777" w:rsidR="00CC3593" w:rsidRDefault="00CC3593" w:rsidP="00CC3593">
      <w:pPr>
        <w:jc w:val="both"/>
      </w:pPr>
    </w:p>
    <w:p w14:paraId="3DE7F5A2" w14:textId="77777777" w:rsidR="00CC3593" w:rsidRDefault="00CC3593" w:rsidP="00CC3593">
      <w:pPr>
        <w:jc w:val="both"/>
      </w:pPr>
      <w:r>
        <w:t xml:space="preserve">Obdelovalec potrdi uničenje podatkov po </w:t>
      </w:r>
      <w:r w:rsidR="0025445D">
        <w:t>prejšnjem odstavku</w:t>
      </w:r>
      <w:r>
        <w:t xml:space="preserve"> tega člena z zapisnikom, ki ga posreduje upravljavcu takoj po uničenju. </w:t>
      </w:r>
    </w:p>
    <w:p w14:paraId="06C70B37" w14:textId="77777777" w:rsidR="00CC3593" w:rsidRDefault="00CC3593" w:rsidP="00CC3593">
      <w:pPr>
        <w:jc w:val="both"/>
      </w:pPr>
    </w:p>
    <w:p w14:paraId="1D05FBC6" w14:textId="77777777" w:rsidR="00CC3593" w:rsidRPr="00372885" w:rsidRDefault="00372885" w:rsidP="00372885">
      <w:pPr>
        <w:jc w:val="both"/>
        <w:rPr>
          <w:b/>
        </w:rPr>
      </w:pPr>
      <w:r w:rsidRPr="00372885">
        <w:rPr>
          <w:b/>
        </w:rPr>
        <w:t xml:space="preserve">8. </w:t>
      </w:r>
      <w:r w:rsidR="00CC3593" w:rsidRPr="00372885">
        <w:rPr>
          <w:b/>
        </w:rPr>
        <w:t>KONČNE DOLOČBE</w:t>
      </w:r>
    </w:p>
    <w:p w14:paraId="099896A7" w14:textId="77777777" w:rsidR="00CC3593" w:rsidRPr="00372885" w:rsidRDefault="00CC3593" w:rsidP="00CC3593">
      <w:pPr>
        <w:jc w:val="both"/>
        <w:rPr>
          <w:b/>
        </w:rPr>
      </w:pPr>
    </w:p>
    <w:p w14:paraId="3DD82F3A" w14:textId="77777777" w:rsidR="00CC3593" w:rsidRPr="00372885" w:rsidRDefault="00372885" w:rsidP="00FD0F1D">
      <w:pPr>
        <w:jc w:val="center"/>
        <w:rPr>
          <w:b/>
        </w:rPr>
      </w:pPr>
      <w:r w:rsidRPr="00372885">
        <w:rPr>
          <w:b/>
        </w:rPr>
        <w:t>25</w:t>
      </w:r>
      <w:r w:rsidR="00CC3593" w:rsidRPr="00372885">
        <w:rPr>
          <w:b/>
        </w:rPr>
        <w:t>. člen</w:t>
      </w:r>
    </w:p>
    <w:p w14:paraId="2998A481" w14:textId="77777777" w:rsidR="00CC3593" w:rsidRDefault="00CC3593" w:rsidP="00CC3593">
      <w:pPr>
        <w:jc w:val="both"/>
      </w:pPr>
    </w:p>
    <w:p w14:paraId="5FEBB9EF" w14:textId="77777777" w:rsidR="00CC3593" w:rsidRDefault="00CC3593" w:rsidP="00CC3593">
      <w:pPr>
        <w:jc w:val="both"/>
      </w:pPr>
      <w:r>
        <w:t>Samo z aneksom, sklenjenim v pisni obliki je mogoče spreminjati določila te pogodbe.</w:t>
      </w:r>
    </w:p>
    <w:p w14:paraId="7148F431" w14:textId="77777777" w:rsidR="00CC3593" w:rsidRDefault="00CC3593" w:rsidP="00CC3593">
      <w:pPr>
        <w:jc w:val="both"/>
      </w:pPr>
    </w:p>
    <w:p w14:paraId="16CCEAFF" w14:textId="77777777" w:rsidR="00CC3593" w:rsidRPr="00372885" w:rsidRDefault="00975716" w:rsidP="00FD0F1D">
      <w:pPr>
        <w:jc w:val="center"/>
        <w:rPr>
          <w:b/>
        </w:rPr>
      </w:pPr>
      <w:r>
        <w:rPr>
          <w:b/>
        </w:rPr>
        <w:t>26</w:t>
      </w:r>
      <w:r w:rsidR="00CC3593" w:rsidRPr="00372885">
        <w:rPr>
          <w:b/>
        </w:rPr>
        <w:t>. člen</w:t>
      </w:r>
    </w:p>
    <w:p w14:paraId="4E600164" w14:textId="77777777" w:rsidR="00CC3593" w:rsidRDefault="00CC3593" w:rsidP="00CC3593">
      <w:pPr>
        <w:jc w:val="both"/>
      </w:pPr>
    </w:p>
    <w:p w14:paraId="5422417A" w14:textId="77777777" w:rsidR="00CC3593" w:rsidRDefault="00CC3593" w:rsidP="00CC3593">
      <w:pPr>
        <w:jc w:val="both"/>
      </w:pPr>
      <w:r>
        <w:t>Za to pogodbo se uporabljata Uredba in slovenska zakonodaja.</w:t>
      </w:r>
    </w:p>
    <w:p w14:paraId="4136D198" w14:textId="77777777" w:rsidR="00CC3593" w:rsidRDefault="00CC3593" w:rsidP="00CC3593">
      <w:pPr>
        <w:jc w:val="both"/>
      </w:pPr>
    </w:p>
    <w:p w14:paraId="6F1379C0" w14:textId="77777777" w:rsidR="00CC3593" w:rsidRDefault="00CC3593" w:rsidP="00CC3593">
      <w:pPr>
        <w:jc w:val="both"/>
      </w:pPr>
      <w:r>
        <w:t>Pogodbeni stranki se sporazumeta, da bosta morebitne spore iz te pogodbe reševali sporazumno. Če sporazuma ne bo mogoče doseči, je za reševanje spora pristojno sodišče v Ljubljani.</w:t>
      </w:r>
    </w:p>
    <w:p w14:paraId="5932AA2B" w14:textId="77777777" w:rsidR="00CC3593" w:rsidRDefault="00CC3593" w:rsidP="00CC3593">
      <w:pPr>
        <w:jc w:val="both"/>
      </w:pPr>
    </w:p>
    <w:p w14:paraId="07B7115C" w14:textId="77777777" w:rsidR="00CC3593" w:rsidRPr="00372885" w:rsidRDefault="00975716" w:rsidP="00FD0F1D">
      <w:pPr>
        <w:jc w:val="center"/>
        <w:rPr>
          <w:b/>
        </w:rPr>
      </w:pPr>
      <w:r>
        <w:rPr>
          <w:b/>
        </w:rPr>
        <w:t>27</w:t>
      </w:r>
      <w:r w:rsidR="00CC3593" w:rsidRPr="00372885">
        <w:rPr>
          <w:b/>
        </w:rPr>
        <w:t>. člen</w:t>
      </w:r>
    </w:p>
    <w:p w14:paraId="1521B2D1" w14:textId="77777777" w:rsidR="00CC3593" w:rsidRDefault="00CC3593" w:rsidP="00CC3593">
      <w:pPr>
        <w:jc w:val="both"/>
      </w:pPr>
    </w:p>
    <w:p w14:paraId="48D5BED6" w14:textId="77777777" w:rsidR="00CC3593" w:rsidRDefault="00CC3593" w:rsidP="00CC3593">
      <w:pPr>
        <w:jc w:val="both"/>
      </w:pPr>
      <w:r>
        <w:t>Pogodba je sklenjena v dveh (2) enakih izvodih, od katerih prejme vsaka stranka po en (1) izvod.</w:t>
      </w:r>
    </w:p>
    <w:p w14:paraId="4B06F973" w14:textId="77777777" w:rsidR="00B76A26" w:rsidRDefault="00B76A26" w:rsidP="00CC3593">
      <w:pPr>
        <w:jc w:val="both"/>
      </w:pPr>
    </w:p>
    <w:p w14:paraId="659C8538" w14:textId="77777777" w:rsidR="00CC3593" w:rsidRDefault="00CC3593" w:rsidP="00CC3593">
      <w:pPr>
        <w:jc w:val="both"/>
      </w:pPr>
      <w:r>
        <w:t xml:space="preserve">Pogodba začne veljati </w:t>
      </w:r>
      <w:r w:rsidR="00B76A26">
        <w:t>in se uporabljati z dnem, ko jo podpišeta obe pogodbeni stranki</w:t>
      </w:r>
      <w:r>
        <w:t>.</w:t>
      </w:r>
    </w:p>
    <w:p w14:paraId="40AFAA62" w14:textId="77777777" w:rsidR="00B76A26" w:rsidRDefault="00B76A26" w:rsidP="00CC3593">
      <w:pPr>
        <w:jc w:val="both"/>
      </w:pPr>
    </w:p>
    <w:p w14:paraId="2E2840CD" w14:textId="77777777" w:rsidR="00B76A26" w:rsidRDefault="00B76A26" w:rsidP="00CC3593">
      <w:pPr>
        <w:jc w:val="both"/>
      </w:pPr>
    </w:p>
    <w:p w14:paraId="594AD216" w14:textId="77777777" w:rsidR="00B76A26" w:rsidRDefault="00B76A26" w:rsidP="00CC3593">
      <w:pPr>
        <w:jc w:val="both"/>
      </w:pPr>
    </w:p>
    <w:p w14:paraId="266A7920" w14:textId="77777777" w:rsidR="00CC3593" w:rsidRDefault="00CC3593" w:rsidP="00CC3593">
      <w:pPr>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75716" w14:paraId="7F25ABE6" w14:textId="77777777" w:rsidTr="00975716">
        <w:tc>
          <w:tcPr>
            <w:tcW w:w="4814" w:type="dxa"/>
          </w:tcPr>
          <w:p w14:paraId="5DB58003" w14:textId="77777777" w:rsidR="00B073D0" w:rsidRDefault="00975716" w:rsidP="00CC3593">
            <w:pPr>
              <w:jc w:val="both"/>
            </w:pPr>
            <w:r>
              <w:t>Upravljavec:</w:t>
            </w:r>
          </w:p>
        </w:tc>
        <w:tc>
          <w:tcPr>
            <w:tcW w:w="4814" w:type="dxa"/>
          </w:tcPr>
          <w:p w14:paraId="16FCE68F" w14:textId="77777777" w:rsidR="00975716" w:rsidRDefault="00975716" w:rsidP="00CC3593">
            <w:pPr>
              <w:jc w:val="both"/>
            </w:pPr>
            <w:r>
              <w:t>Obdelovalec:</w:t>
            </w:r>
          </w:p>
        </w:tc>
      </w:tr>
      <w:tr w:rsidR="00975716" w14:paraId="5ACDF712" w14:textId="77777777" w:rsidTr="00975716">
        <w:tc>
          <w:tcPr>
            <w:tcW w:w="4814" w:type="dxa"/>
          </w:tcPr>
          <w:p w14:paraId="6340A059" w14:textId="085355A3" w:rsidR="00975716" w:rsidRDefault="00C25286" w:rsidP="00CC3593">
            <w:pPr>
              <w:jc w:val="both"/>
            </w:pPr>
            <w:r>
              <w:t xml:space="preserve">Javno podjetje Komunala Idrija </w:t>
            </w:r>
            <w:r w:rsidR="00D27FE9">
              <w:t>d.o.o.</w:t>
            </w:r>
          </w:p>
        </w:tc>
        <w:tc>
          <w:tcPr>
            <w:tcW w:w="4814" w:type="dxa"/>
          </w:tcPr>
          <w:p w14:paraId="415451AB" w14:textId="6D9F792E" w:rsidR="00975716" w:rsidRDefault="00975716" w:rsidP="00B073D0">
            <w:pPr>
              <w:jc w:val="both"/>
            </w:pPr>
          </w:p>
        </w:tc>
      </w:tr>
      <w:tr w:rsidR="00975716" w14:paraId="227C4A00" w14:textId="77777777" w:rsidTr="00975716">
        <w:tc>
          <w:tcPr>
            <w:tcW w:w="4814" w:type="dxa"/>
          </w:tcPr>
          <w:p w14:paraId="2A8C413C" w14:textId="77777777" w:rsidR="00975716" w:rsidRDefault="00975716" w:rsidP="00CC3593">
            <w:pPr>
              <w:jc w:val="both"/>
            </w:pPr>
          </w:p>
        </w:tc>
        <w:tc>
          <w:tcPr>
            <w:tcW w:w="4814" w:type="dxa"/>
          </w:tcPr>
          <w:p w14:paraId="61AF7083" w14:textId="77777777" w:rsidR="00975716" w:rsidRDefault="00975716" w:rsidP="00CC3593">
            <w:pPr>
              <w:jc w:val="both"/>
            </w:pPr>
          </w:p>
        </w:tc>
      </w:tr>
      <w:tr w:rsidR="00975716" w14:paraId="39D1D77A" w14:textId="77777777" w:rsidTr="00975716">
        <w:tc>
          <w:tcPr>
            <w:tcW w:w="4814" w:type="dxa"/>
          </w:tcPr>
          <w:p w14:paraId="152FB7DF" w14:textId="77777777" w:rsidR="00975716" w:rsidRDefault="00975716" w:rsidP="00CC3593">
            <w:pPr>
              <w:jc w:val="both"/>
            </w:pPr>
            <w:r>
              <w:t>Ime in priimek</w:t>
            </w:r>
            <w:r w:rsidR="00B76A26">
              <w:t>:</w:t>
            </w:r>
          </w:p>
        </w:tc>
        <w:tc>
          <w:tcPr>
            <w:tcW w:w="4814" w:type="dxa"/>
          </w:tcPr>
          <w:p w14:paraId="62AD9FA1" w14:textId="77777777" w:rsidR="00975716" w:rsidRDefault="00975716" w:rsidP="00B76A26">
            <w:pPr>
              <w:jc w:val="both"/>
            </w:pPr>
            <w:r>
              <w:t>Ime in priimek:</w:t>
            </w:r>
            <w:r w:rsidR="00B76A26">
              <w:t xml:space="preserve"> </w:t>
            </w:r>
          </w:p>
        </w:tc>
      </w:tr>
      <w:tr w:rsidR="00975716" w14:paraId="4E74E501" w14:textId="77777777" w:rsidTr="00975716">
        <w:tc>
          <w:tcPr>
            <w:tcW w:w="4814" w:type="dxa"/>
          </w:tcPr>
          <w:p w14:paraId="4244440E" w14:textId="72CA857B" w:rsidR="00975716" w:rsidRDefault="00C25286" w:rsidP="00CC3593">
            <w:pPr>
              <w:jc w:val="both"/>
            </w:pPr>
            <w:r>
              <w:t>direktor</w:t>
            </w:r>
          </w:p>
        </w:tc>
        <w:tc>
          <w:tcPr>
            <w:tcW w:w="4814" w:type="dxa"/>
          </w:tcPr>
          <w:p w14:paraId="4FF393AB" w14:textId="19F8C563" w:rsidR="00975716" w:rsidRDefault="00975716" w:rsidP="00CC3593">
            <w:pPr>
              <w:jc w:val="both"/>
            </w:pPr>
          </w:p>
        </w:tc>
      </w:tr>
      <w:tr w:rsidR="00975716" w14:paraId="5310BB6E" w14:textId="77777777" w:rsidTr="00975716">
        <w:tc>
          <w:tcPr>
            <w:tcW w:w="4814" w:type="dxa"/>
          </w:tcPr>
          <w:p w14:paraId="7582480D" w14:textId="156FDF07" w:rsidR="00975716" w:rsidRDefault="00C25286" w:rsidP="00CC3593">
            <w:pPr>
              <w:jc w:val="both"/>
            </w:pPr>
            <w:r>
              <w:t>Mag. Brigita Šen Kreže</w:t>
            </w:r>
          </w:p>
        </w:tc>
        <w:tc>
          <w:tcPr>
            <w:tcW w:w="4814" w:type="dxa"/>
          </w:tcPr>
          <w:p w14:paraId="2213221F" w14:textId="77777777" w:rsidR="00975716" w:rsidRDefault="00975716" w:rsidP="00CC3593">
            <w:pPr>
              <w:jc w:val="both"/>
            </w:pPr>
          </w:p>
        </w:tc>
      </w:tr>
      <w:tr w:rsidR="00975716" w14:paraId="2D7FB8D0" w14:textId="77777777" w:rsidTr="00975716">
        <w:tc>
          <w:tcPr>
            <w:tcW w:w="4814" w:type="dxa"/>
          </w:tcPr>
          <w:p w14:paraId="43F33F55" w14:textId="77777777" w:rsidR="00975716" w:rsidRDefault="00975716" w:rsidP="00CC3593">
            <w:pPr>
              <w:jc w:val="both"/>
            </w:pPr>
          </w:p>
        </w:tc>
        <w:tc>
          <w:tcPr>
            <w:tcW w:w="4814" w:type="dxa"/>
          </w:tcPr>
          <w:p w14:paraId="65D16795" w14:textId="77777777" w:rsidR="00975716" w:rsidRDefault="00975716" w:rsidP="00CC3593">
            <w:pPr>
              <w:jc w:val="both"/>
            </w:pPr>
          </w:p>
        </w:tc>
      </w:tr>
      <w:tr w:rsidR="00975716" w14:paraId="17461E9F" w14:textId="77777777" w:rsidTr="00975716">
        <w:tc>
          <w:tcPr>
            <w:tcW w:w="4814" w:type="dxa"/>
          </w:tcPr>
          <w:p w14:paraId="17E1DCCE" w14:textId="77777777" w:rsidR="00975716" w:rsidRDefault="00975716" w:rsidP="00CC3593">
            <w:pPr>
              <w:jc w:val="both"/>
            </w:pPr>
          </w:p>
        </w:tc>
        <w:tc>
          <w:tcPr>
            <w:tcW w:w="4814" w:type="dxa"/>
          </w:tcPr>
          <w:p w14:paraId="4EE08B20" w14:textId="77777777" w:rsidR="00975716" w:rsidRDefault="00975716" w:rsidP="00CC3593">
            <w:pPr>
              <w:jc w:val="both"/>
            </w:pPr>
          </w:p>
        </w:tc>
      </w:tr>
      <w:tr w:rsidR="00975716" w14:paraId="37DD7A2F" w14:textId="77777777" w:rsidTr="00975716">
        <w:tc>
          <w:tcPr>
            <w:tcW w:w="4814" w:type="dxa"/>
          </w:tcPr>
          <w:p w14:paraId="781184FD" w14:textId="20A61EFF" w:rsidR="00975716" w:rsidRDefault="00975716" w:rsidP="00096FF6">
            <w:pPr>
              <w:jc w:val="both"/>
            </w:pPr>
            <w:r>
              <w:t>V</w:t>
            </w:r>
            <w:r w:rsidR="00096FF6">
              <w:t xml:space="preserve"> </w:t>
            </w:r>
            <w:r w:rsidR="00C25286">
              <w:t>Idriji</w:t>
            </w:r>
            <w:r>
              <w:t>, dne</w:t>
            </w:r>
            <w:r w:rsidR="00096FF6">
              <w:t xml:space="preserve"> </w:t>
            </w:r>
            <w:r w:rsidR="00C25286">
              <w:t>XX.XX</w:t>
            </w:r>
            <w:r w:rsidR="00096FF6">
              <w:t>.20</w:t>
            </w:r>
            <w:r w:rsidR="00C25286">
              <w:t>2</w:t>
            </w:r>
            <w:r w:rsidR="00031AEC">
              <w:t>5</w:t>
            </w:r>
          </w:p>
        </w:tc>
        <w:tc>
          <w:tcPr>
            <w:tcW w:w="4814" w:type="dxa"/>
          </w:tcPr>
          <w:p w14:paraId="5327C5D6" w14:textId="77777777" w:rsidR="00975716" w:rsidRDefault="00975716" w:rsidP="00096FF6">
            <w:pPr>
              <w:jc w:val="both"/>
            </w:pPr>
            <w:r>
              <w:t xml:space="preserve">V Ljubljani, dne </w:t>
            </w:r>
            <w:r w:rsidR="00096FF6">
              <w:t>______________</w:t>
            </w:r>
          </w:p>
        </w:tc>
      </w:tr>
    </w:tbl>
    <w:p w14:paraId="46A535F0" w14:textId="77777777" w:rsidR="00806B92" w:rsidRDefault="00806B92" w:rsidP="00376FFA">
      <w:pPr>
        <w:spacing w:after="200" w:line="276" w:lineRule="auto"/>
      </w:pPr>
      <w:r>
        <w:br w:type="page"/>
      </w:r>
    </w:p>
    <w:p w14:paraId="4B13225C" w14:textId="77777777" w:rsidR="00CC3593" w:rsidRDefault="00247905" w:rsidP="00CC3593">
      <w:pPr>
        <w:jc w:val="both"/>
      </w:pPr>
      <w:r>
        <w:lastRenderedPageBreak/>
        <w:t>Priloga 1</w:t>
      </w:r>
    </w:p>
    <w:p w14:paraId="381A0C06" w14:textId="77777777" w:rsidR="00247905" w:rsidRPr="008E5377" w:rsidRDefault="008E5377" w:rsidP="00CC3593">
      <w:pPr>
        <w:jc w:val="both"/>
        <w:rPr>
          <w:sz w:val="28"/>
        </w:rPr>
      </w:pPr>
      <w:r w:rsidRPr="008E5377">
        <w:t>Tabela1: Opis obdelave osebnih podatkov</w:t>
      </w:r>
    </w:p>
    <w:tbl>
      <w:tblPr>
        <w:tblStyle w:val="Tabelamrea"/>
        <w:tblW w:w="10632" w:type="dxa"/>
        <w:tblInd w:w="-714" w:type="dxa"/>
        <w:tblLook w:val="04A0" w:firstRow="1" w:lastRow="0" w:firstColumn="1" w:lastColumn="0" w:noHBand="0" w:noVBand="1"/>
      </w:tblPr>
      <w:tblGrid>
        <w:gridCol w:w="647"/>
        <w:gridCol w:w="1467"/>
        <w:gridCol w:w="2349"/>
        <w:gridCol w:w="1393"/>
        <w:gridCol w:w="1556"/>
        <w:gridCol w:w="1356"/>
        <w:gridCol w:w="1864"/>
      </w:tblGrid>
      <w:tr w:rsidR="00376FFA" w14:paraId="0CDB69D0" w14:textId="77777777" w:rsidTr="000A70BD">
        <w:tc>
          <w:tcPr>
            <w:tcW w:w="647" w:type="dxa"/>
          </w:tcPr>
          <w:p w14:paraId="5A4C0B89" w14:textId="77777777" w:rsidR="00376FFA" w:rsidRPr="00247905" w:rsidRDefault="00376FFA" w:rsidP="00247905">
            <w:pPr>
              <w:jc w:val="both"/>
              <w:rPr>
                <w:sz w:val="18"/>
                <w:szCs w:val="18"/>
              </w:rPr>
            </w:pPr>
            <w:proofErr w:type="spellStart"/>
            <w:r w:rsidRPr="00247905">
              <w:rPr>
                <w:sz w:val="18"/>
                <w:szCs w:val="18"/>
              </w:rPr>
              <w:t>Zap</w:t>
            </w:r>
            <w:proofErr w:type="spellEnd"/>
            <w:r w:rsidRPr="00247905">
              <w:rPr>
                <w:sz w:val="18"/>
                <w:szCs w:val="18"/>
              </w:rPr>
              <w:t>. št.</w:t>
            </w:r>
          </w:p>
        </w:tc>
        <w:tc>
          <w:tcPr>
            <w:tcW w:w="1467" w:type="dxa"/>
          </w:tcPr>
          <w:p w14:paraId="326359F1" w14:textId="77777777" w:rsidR="00376FFA" w:rsidRPr="00376FFA" w:rsidRDefault="00376FFA" w:rsidP="00376FFA">
            <w:pPr>
              <w:rPr>
                <w:sz w:val="18"/>
                <w:szCs w:val="18"/>
              </w:rPr>
            </w:pPr>
            <w:r w:rsidRPr="00376FFA">
              <w:rPr>
                <w:sz w:val="18"/>
                <w:szCs w:val="18"/>
              </w:rPr>
              <w:t>1.</w:t>
            </w:r>
            <w:r>
              <w:rPr>
                <w:sz w:val="18"/>
                <w:szCs w:val="18"/>
              </w:rPr>
              <w:t xml:space="preserve"> </w:t>
            </w:r>
            <w:r w:rsidRPr="00376FFA">
              <w:rPr>
                <w:sz w:val="18"/>
                <w:szCs w:val="18"/>
              </w:rPr>
              <w:t>Naziv evidence/zbirke</w:t>
            </w:r>
          </w:p>
        </w:tc>
        <w:tc>
          <w:tcPr>
            <w:tcW w:w="2349" w:type="dxa"/>
          </w:tcPr>
          <w:p w14:paraId="287E3DDB" w14:textId="77777777" w:rsidR="00376FFA" w:rsidRPr="00247905" w:rsidRDefault="00376FFA" w:rsidP="00376FFA">
            <w:pPr>
              <w:rPr>
                <w:sz w:val="18"/>
                <w:szCs w:val="18"/>
              </w:rPr>
            </w:pPr>
            <w:r>
              <w:rPr>
                <w:sz w:val="18"/>
                <w:szCs w:val="18"/>
              </w:rPr>
              <w:t xml:space="preserve">2. </w:t>
            </w:r>
            <w:r w:rsidRPr="00247905">
              <w:rPr>
                <w:sz w:val="18"/>
                <w:szCs w:val="18"/>
              </w:rPr>
              <w:t>Vrste podatkov v evidenci</w:t>
            </w:r>
          </w:p>
        </w:tc>
        <w:tc>
          <w:tcPr>
            <w:tcW w:w="1393" w:type="dxa"/>
          </w:tcPr>
          <w:p w14:paraId="0E17C318" w14:textId="77777777" w:rsidR="00376FFA" w:rsidRPr="00247905" w:rsidRDefault="00376FFA" w:rsidP="00376FFA">
            <w:pPr>
              <w:rPr>
                <w:sz w:val="18"/>
                <w:szCs w:val="18"/>
              </w:rPr>
            </w:pPr>
            <w:r>
              <w:rPr>
                <w:sz w:val="18"/>
                <w:szCs w:val="18"/>
              </w:rPr>
              <w:t xml:space="preserve">3. </w:t>
            </w:r>
            <w:r w:rsidRPr="00247905">
              <w:rPr>
                <w:sz w:val="18"/>
                <w:szCs w:val="18"/>
              </w:rPr>
              <w:t>Kategorije oseb na katere se podatki nanašajo</w:t>
            </w:r>
          </w:p>
        </w:tc>
        <w:tc>
          <w:tcPr>
            <w:tcW w:w="1556" w:type="dxa"/>
          </w:tcPr>
          <w:p w14:paraId="40A41C9A" w14:textId="77777777" w:rsidR="00376FFA" w:rsidRPr="00247905" w:rsidRDefault="00376FFA" w:rsidP="00376FFA">
            <w:pPr>
              <w:rPr>
                <w:sz w:val="18"/>
                <w:szCs w:val="18"/>
              </w:rPr>
            </w:pPr>
            <w:r>
              <w:rPr>
                <w:sz w:val="18"/>
                <w:szCs w:val="18"/>
              </w:rPr>
              <w:t xml:space="preserve">4. </w:t>
            </w:r>
            <w:r w:rsidRPr="00247905">
              <w:rPr>
                <w:sz w:val="18"/>
                <w:szCs w:val="18"/>
              </w:rPr>
              <w:t>Trajanje obdelave</w:t>
            </w:r>
          </w:p>
        </w:tc>
        <w:tc>
          <w:tcPr>
            <w:tcW w:w="1356" w:type="dxa"/>
          </w:tcPr>
          <w:p w14:paraId="72EA1237" w14:textId="77777777" w:rsidR="00376FFA" w:rsidRDefault="00376FFA" w:rsidP="00376FFA">
            <w:pPr>
              <w:rPr>
                <w:sz w:val="18"/>
                <w:szCs w:val="18"/>
              </w:rPr>
            </w:pPr>
            <w:r w:rsidRPr="00376FFA">
              <w:rPr>
                <w:sz w:val="18"/>
                <w:szCs w:val="18"/>
              </w:rPr>
              <w:t>5. Namen obdelave</w:t>
            </w:r>
          </w:p>
        </w:tc>
        <w:tc>
          <w:tcPr>
            <w:tcW w:w="1864" w:type="dxa"/>
          </w:tcPr>
          <w:p w14:paraId="18C9B2C2" w14:textId="77777777" w:rsidR="00376FFA" w:rsidRPr="00247905" w:rsidRDefault="00376FFA" w:rsidP="00376FFA">
            <w:pPr>
              <w:rPr>
                <w:sz w:val="18"/>
                <w:szCs w:val="18"/>
              </w:rPr>
            </w:pPr>
            <w:r>
              <w:rPr>
                <w:sz w:val="18"/>
                <w:szCs w:val="18"/>
              </w:rPr>
              <w:t>6. Dovoljena obdelava osebnih podatkov</w:t>
            </w:r>
          </w:p>
        </w:tc>
      </w:tr>
      <w:tr w:rsidR="00376FFA" w14:paraId="44564F69" w14:textId="77777777" w:rsidTr="000A70BD">
        <w:tc>
          <w:tcPr>
            <w:tcW w:w="647" w:type="dxa"/>
          </w:tcPr>
          <w:p w14:paraId="5876FFEB" w14:textId="77777777" w:rsidR="00376FFA" w:rsidRDefault="00376FFA" w:rsidP="00247905">
            <w:pPr>
              <w:jc w:val="both"/>
            </w:pPr>
            <w:r>
              <w:t>1.</w:t>
            </w:r>
          </w:p>
        </w:tc>
        <w:tc>
          <w:tcPr>
            <w:tcW w:w="1467" w:type="dxa"/>
          </w:tcPr>
          <w:p w14:paraId="6844AC6A" w14:textId="77777777" w:rsidR="00376FFA" w:rsidRDefault="000A70BD" w:rsidP="00247905">
            <w:pPr>
              <w:jc w:val="both"/>
            </w:pPr>
            <w:r>
              <w:t>Evidenca mesečnega obračuna</w:t>
            </w:r>
          </w:p>
          <w:p w14:paraId="2D975ABE" w14:textId="77777777" w:rsidR="00376FFA" w:rsidRDefault="00376FFA" w:rsidP="00247905">
            <w:pPr>
              <w:jc w:val="both"/>
            </w:pPr>
          </w:p>
          <w:p w14:paraId="2280E4A5" w14:textId="77777777" w:rsidR="00376FFA" w:rsidRDefault="00376FFA" w:rsidP="00247905">
            <w:pPr>
              <w:jc w:val="both"/>
            </w:pPr>
          </w:p>
        </w:tc>
        <w:tc>
          <w:tcPr>
            <w:tcW w:w="2349" w:type="dxa"/>
          </w:tcPr>
          <w:p w14:paraId="45D05B91" w14:textId="7C2D2547" w:rsidR="00376FFA" w:rsidRDefault="000A70BD" w:rsidP="00A86C61">
            <w:pPr>
              <w:jc w:val="both"/>
            </w:pPr>
            <w:r>
              <w:t xml:space="preserve">Ime, priimek, naslov  uporabnika in plačnika ter naslovnika, šifra </w:t>
            </w:r>
            <w:r w:rsidR="00547217">
              <w:t>in naziv odjemnega mesta</w:t>
            </w:r>
            <w:r>
              <w:t xml:space="preserve"> in plačnika</w:t>
            </w:r>
          </w:p>
        </w:tc>
        <w:tc>
          <w:tcPr>
            <w:tcW w:w="1393" w:type="dxa"/>
          </w:tcPr>
          <w:p w14:paraId="6555AA68" w14:textId="77777777" w:rsidR="00376FFA" w:rsidRDefault="000A70BD" w:rsidP="00247905">
            <w:pPr>
              <w:jc w:val="both"/>
            </w:pPr>
            <w:r>
              <w:t>Fizične in pravne osebe</w:t>
            </w:r>
          </w:p>
        </w:tc>
        <w:tc>
          <w:tcPr>
            <w:tcW w:w="1556" w:type="dxa"/>
          </w:tcPr>
          <w:p w14:paraId="227744BB" w14:textId="77777777" w:rsidR="00376FFA" w:rsidRDefault="000A70BD" w:rsidP="00247905">
            <w:pPr>
              <w:jc w:val="both"/>
            </w:pPr>
            <w:r>
              <w:t>Od prejema datotek na strežnik do izvedbe tiskanja in kuvertiranja</w:t>
            </w:r>
          </w:p>
        </w:tc>
        <w:tc>
          <w:tcPr>
            <w:tcW w:w="1356" w:type="dxa"/>
          </w:tcPr>
          <w:p w14:paraId="54947174" w14:textId="77777777" w:rsidR="00376FFA" w:rsidRDefault="000A70BD" w:rsidP="00247905">
            <w:pPr>
              <w:jc w:val="both"/>
            </w:pPr>
            <w:r>
              <w:t>Tiskanje računov in kuvertiranje</w:t>
            </w:r>
          </w:p>
        </w:tc>
        <w:tc>
          <w:tcPr>
            <w:tcW w:w="1864" w:type="dxa"/>
          </w:tcPr>
          <w:p w14:paraId="5DD15FD5" w14:textId="77777777" w:rsidR="00376FFA" w:rsidRDefault="000A70BD" w:rsidP="000A70BD">
            <w:pPr>
              <w:jc w:val="both"/>
            </w:pPr>
            <w:r>
              <w:t>Za postopek tiskanja in kuvertiranja</w:t>
            </w:r>
          </w:p>
        </w:tc>
      </w:tr>
    </w:tbl>
    <w:p w14:paraId="3E31519A" w14:textId="77777777" w:rsidR="00595908" w:rsidRPr="00247905" w:rsidRDefault="00595908" w:rsidP="00CC3593">
      <w:pPr>
        <w:jc w:val="both"/>
        <w:rPr>
          <w:sz w:val="18"/>
        </w:rPr>
      </w:pPr>
    </w:p>
    <w:p w14:paraId="05144E5A" w14:textId="77777777" w:rsidR="00CC3593" w:rsidRDefault="00CC3593" w:rsidP="00CC3593">
      <w:pPr>
        <w:jc w:val="both"/>
      </w:pPr>
    </w:p>
    <w:p w14:paraId="770E7828" w14:textId="77777777" w:rsidR="00CC3593" w:rsidRDefault="00CC3593" w:rsidP="00CC3593">
      <w:pPr>
        <w:jc w:val="both"/>
      </w:pPr>
    </w:p>
    <w:p w14:paraId="01248FD8" w14:textId="77777777" w:rsidR="00AB3296" w:rsidRDefault="00AB3296" w:rsidP="00CC3593">
      <w:pPr>
        <w:jc w:val="both"/>
      </w:pPr>
      <w:r>
        <w:t>P</w:t>
      </w:r>
      <w:r w:rsidR="008E5377">
        <w:t>riloga 2</w:t>
      </w:r>
    </w:p>
    <w:p w14:paraId="72AF07F0" w14:textId="77777777" w:rsidR="00AB3296" w:rsidRDefault="008E5377" w:rsidP="00CC3593">
      <w:pPr>
        <w:jc w:val="both"/>
      </w:pPr>
      <w:r>
        <w:t>Seznam podizvajalcev</w:t>
      </w:r>
    </w:p>
    <w:tbl>
      <w:tblPr>
        <w:tblStyle w:val="Tabelamrea"/>
        <w:tblW w:w="0" w:type="auto"/>
        <w:tblLook w:val="04A0" w:firstRow="1" w:lastRow="0" w:firstColumn="1" w:lastColumn="0" w:noHBand="0" w:noVBand="1"/>
      </w:tblPr>
      <w:tblGrid>
        <w:gridCol w:w="757"/>
        <w:gridCol w:w="2357"/>
        <w:gridCol w:w="3243"/>
        <w:gridCol w:w="3271"/>
      </w:tblGrid>
      <w:tr w:rsidR="0023207A" w14:paraId="2B63F487" w14:textId="77777777" w:rsidTr="00BC102F">
        <w:tc>
          <w:tcPr>
            <w:tcW w:w="757" w:type="dxa"/>
          </w:tcPr>
          <w:p w14:paraId="3FD0846A" w14:textId="77777777" w:rsidR="0023207A" w:rsidRDefault="0023207A" w:rsidP="00CC3593">
            <w:pPr>
              <w:jc w:val="both"/>
            </w:pPr>
            <w:proofErr w:type="spellStart"/>
            <w:r w:rsidRPr="00AB3296">
              <w:rPr>
                <w:sz w:val="18"/>
              </w:rPr>
              <w:t>Zap.št</w:t>
            </w:r>
            <w:proofErr w:type="spellEnd"/>
            <w:r w:rsidRPr="00AB3296">
              <w:rPr>
                <w:sz w:val="18"/>
              </w:rPr>
              <w:t>.</w:t>
            </w:r>
          </w:p>
        </w:tc>
        <w:tc>
          <w:tcPr>
            <w:tcW w:w="2357" w:type="dxa"/>
          </w:tcPr>
          <w:p w14:paraId="3D74B00C" w14:textId="77777777" w:rsidR="0023207A" w:rsidRDefault="0023207A" w:rsidP="00CC3593">
            <w:pPr>
              <w:jc w:val="both"/>
            </w:pPr>
            <w:r>
              <w:t>Ime podizvajalca</w:t>
            </w:r>
          </w:p>
        </w:tc>
        <w:tc>
          <w:tcPr>
            <w:tcW w:w="3243" w:type="dxa"/>
          </w:tcPr>
          <w:p w14:paraId="40929885" w14:textId="77777777" w:rsidR="0023207A" w:rsidRDefault="0023207A" w:rsidP="00CC3593">
            <w:pPr>
              <w:jc w:val="both"/>
            </w:pPr>
            <w:r>
              <w:t>Naslov</w:t>
            </w:r>
          </w:p>
        </w:tc>
        <w:tc>
          <w:tcPr>
            <w:tcW w:w="3271" w:type="dxa"/>
          </w:tcPr>
          <w:p w14:paraId="52F21030" w14:textId="77777777" w:rsidR="0023207A" w:rsidRDefault="0023207A" w:rsidP="00CC3593">
            <w:pPr>
              <w:jc w:val="both"/>
            </w:pPr>
            <w:r>
              <w:t>Lokacija obdelave</w:t>
            </w:r>
          </w:p>
        </w:tc>
      </w:tr>
      <w:tr w:rsidR="0023207A" w14:paraId="3DB62D35" w14:textId="77777777" w:rsidTr="00BC102F">
        <w:tc>
          <w:tcPr>
            <w:tcW w:w="757" w:type="dxa"/>
          </w:tcPr>
          <w:p w14:paraId="34A8B8E2" w14:textId="77777777" w:rsidR="0023207A" w:rsidRDefault="0023207A" w:rsidP="00CC3593">
            <w:pPr>
              <w:jc w:val="both"/>
            </w:pPr>
            <w:r>
              <w:t>1.</w:t>
            </w:r>
          </w:p>
        </w:tc>
        <w:tc>
          <w:tcPr>
            <w:tcW w:w="2357" w:type="dxa"/>
          </w:tcPr>
          <w:p w14:paraId="47C987C6" w14:textId="68C668D2" w:rsidR="0023207A" w:rsidRDefault="0023207A" w:rsidP="00CC3593">
            <w:pPr>
              <w:jc w:val="both"/>
            </w:pPr>
          </w:p>
        </w:tc>
        <w:tc>
          <w:tcPr>
            <w:tcW w:w="3243" w:type="dxa"/>
          </w:tcPr>
          <w:p w14:paraId="196A9052" w14:textId="77777777" w:rsidR="0023207A" w:rsidRDefault="0023207A" w:rsidP="00CC3593">
            <w:pPr>
              <w:jc w:val="both"/>
            </w:pPr>
          </w:p>
        </w:tc>
        <w:tc>
          <w:tcPr>
            <w:tcW w:w="3271" w:type="dxa"/>
          </w:tcPr>
          <w:p w14:paraId="282F6804" w14:textId="77777777" w:rsidR="0023207A" w:rsidRDefault="0023207A" w:rsidP="00CC3593">
            <w:pPr>
              <w:jc w:val="both"/>
            </w:pPr>
          </w:p>
        </w:tc>
      </w:tr>
      <w:tr w:rsidR="0023207A" w14:paraId="7F7CCB06" w14:textId="77777777" w:rsidTr="00BC102F">
        <w:tc>
          <w:tcPr>
            <w:tcW w:w="757" w:type="dxa"/>
          </w:tcPr>
          <w:p w14:paraId="10F1163C" w14:textId="77777777" w:rsidR="0023207A" w:rsidRDefault="0023207A" w:rsidP="00CC3593">
            <w:pPr>
              <w:jc w:val="both"/>
            </w:pPr>
            <w:r>
              <w:t xml:space="preserve">2. </w:t>
            </w:r>
          </w:p>
        </w:tc>
        <w:tc>
          <w:tcPr>
            <w:tcW w:w="2357" w:type="dxa"/>
          </w:tcPr>
          <w:p w14:paraId="0BEEB652" w14:textId="1EB03242" w:rsidR="0023207A" w:rsidRDefault="0023207A" w:rsidP="00CC3593">
            <w:pPr>
              <w:jc w:val="both"/>
            </w:pPr>
          </w:p>
        </w:tc>
        <w:tc>
          <w:tcPr>
            <w:tcW w:w="3243" w:type="dxa"/>
          </w:tcPr>
          <w:p w14:paraId="5FD515F1" w14:textId="77777777" w:rsidR="0023207A" w:rsidRDefault="0023207A" w:rsidP="00CC3593">
            <w:pPr>
              <w:jc w:val="both"/>
            </w:pPr>
          </w:p>
        </w:tc>
        <w:tc>
          <w:tcPr>
            <w:tcW w:w="3271" w:type="dxa"/>
          </w:tcPr>
          <w:p w14:paraId="0CB7BA90" w14:textId="77777777" w:rsidR="0023207A" w:rsidRDefault="0023207A" w:rsidP="00CC3593">
            <w:pPr>
              <w:jc w:val="both"/>
            </w:pPr>
          </w:p>
        </w:tc>
      </w:tr>
    </w:tbl>
    <w:p w14:paraId="7185A587" w14:textId="77777777" w:rsidR="00AB3296" w:rsidRDefault="00AB3296" w:rsidP="00CC3593">
      <w:pPr>
        <w:jc w:val="both"/>
      </w:pPr>
    </w:p>
    <w:p w14:paraId="2F2C3217" w14:textId="77777777" w:rsidR="00CC3593" w:rsidRDefault="00CC3593" w:rsidP="00CC3593">
      <w:pPr>
        <w:jc w:val="both"/>
      </w:pPr>
    </w:p>
    <w:p w14:paraId="4D8A748C" w14:textId="6AFC16F1" w:rsidR="00CC3593" w:rsidRDefault="00CC3593" w:rsidP="00CC3593">
      <w:pPr>
        <w:jc w:val="both"/>
      </w:pPr>
      <w:r>
        <w:t>Datum:</w:t>
      </w:r>
      <w:r w:rsidR="00A86C61">
        <w:t xml:space="preserve"> </w:t>
      </w:r>
    </w:p>
    <w:p w14:paraId="53A5F0AE" w14:textId="77777777" w:rsidR="00CC3593" w:rsidRDefault="00CC3593" w:rsidP="00CC3593">
      <w:pPr>
        <w:jc w:val="both"/>
      </w:pPr>
    </w:p>
    <w:p w14:paraId="200F2A8A" w14:textId="77777777" w:rsidR="00247905" w:rsidRDefault="00CC3593" w:rsidP="00CC3593">
      <w:pPr>
        <w:jc w:val="both"/>
      </w:pPr>
      <w:r>
        <w:t>Upravljavec</w:t>
      </w:r>
      <w:r w:rsidR="00247905">
        <w:t>:</w:t>
      </w:r>
    </w:p>
    <w:p w14:paraId="00DFB61F" w14:textId="77777777" w:rsidR="00243894" w:rsidRPr="00CB7D66" w:rsidRDefault="00450C27" w:rsidP="00CC3593">
      <w:pPr>
        <w:jc w:val="both"/>
      </w:pPr>
      <w:r>
        <w:t xml:space="preserve"> </w:t>
      </w:r>
      <w:r w:rsidR="00CC3593">
        <w:tab/>
      </w:r>
      <w:r w:rsidR="00CC3593">
        <w:tab/>
      </w:r>
      <w:r w:rsidR="00CC3593">
        <w:tab/>
      </w:r>
      <w:r w:rsidR="00CC3593">
        <w:tab/>
      </w:r>
      <w:r w:rsidR="00CC3593">
        <w:tab/>
      </w:r>
      <w:r w:rsidR="00CC3593">
        <w:tab/>
      </w:r>
      <w:r w:rsidR="00CC3593">
        <w:tab/>
      </w:r>
      <w:r w:rsidR="00CC3593">
        <w:tab/>
      </w:r>
      <w:r w:rsidR="00CC3593">
        <w:tab/>
      </w:r>
      <w:r w:rsidR="00CC3593">
        <w:tab/>
      </w:r>
      <w:r w:rsidR="00CC3593">
        <w:tab/>
      </w:r>
      <w:r>
        <w:t xml:space="preserve">            </w:t>
      </w:r>
      <w:r w:rsidR="00CC3593">
        <w:t>Obdelovalec</w:t>
      </w:r>
      <w:r w:rsidR="00247905">
        <w:t>:</w:t>
      </w:r>
      <w:r w:rsidR="00CC3593">
        <w:tab/>
      </w:r>
      <w:r w:rsidR="00CC3593">
        <w:tab/>
      </w:r>
      <w:r w:rsidR="00CC3593">
        <w:tab/>
      </w:r>
      <w:r w:rsidR="00CC3593">
        <w:tab/>
      </w:r>
      <w:r w:rsidR="00CC3593">
        <w:tab/>
      </w:r>
      <w:r w:rsidR="00CC3593">
        <w:tab/>
      </w:r>
      <w:r w:rsidR="00CC3593">
        <w:tab/>
      </w:r>
      <w:r w:rsidR="00CC3593">
        <w:tab/>
      </w:r>
      <w:r w:rsidR="00CC3593">
        <w:tab/>
      </w:r>
      <w:r w:rsidR="00CC3593">
        <w:tab/>
      </w:r>
    </w:p>
    <w:sectPr w:rsidR="00243894" w:rsidRPr="00CB7D66" w:rsidSect="00FE450C">
      <w:pgSz w:w="11906" w:h="16838" w:code="9"/>
      <w:pgMar w:top="1134" w:right="1134" w:bottom="1134" w:left="1134" w:header="56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B660" w14:textId="77777777" w:rsidR="00FE450C" w:rsidRDefault="00FE450C" w:rsidP="00040F0D">
      <w:r>
        <w:separator/>
      </w:r>
    </w:p>
  </w:endnote>
  <w:endnote w:type="continuationSeparator" w:id="0">
    <w:p w14:paraId="1CD3C5AE" w14:textId="77777777" w:rsidR="00FE450C" w:rsidRDefault="00FE450C" w:rsidP="0004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4E4C" w14:textId="77777777" w:rsidR="00FE450C" w:rsidRDefault="00FE450C" w:rsidP="00040F0D">
      <w:r>
        <w:separator/>
      </w:r>
    </w:p>
  </w:footnote>
  <w:footnote w:type="continuationSeparator" w:id="0">
    <w:p w14:paraId="3EA10680" w14:textId="77777777" w:rsidR="00FE450C" w:rsidRDefault="00FE450C" w:rsidP="00040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08E2D40"/>
    <w:lvl w:ilvl="0">
      <w:start w:val="1"/>
      <w:numFmt w:val="decimal"/>
      <w:pStyle w:val="Naslov1"/>
      <w:lvlText w:val="%1."/>
      <w:legacy w:legacy="1" w:legacySpace="144" w:legacyIndent="0"/>
      <w:lvlJc w:val="left"/>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lvl>
    <w:lvl w:ilvl="3">
      <w:start w:val="1"/>
      <w:numFmt w:val="decimal"/>
      <w:pStyle w:val="Naslov4"/>
      <w:lvlText w:val="%1.%2.%3.%4"/>
      <w:legacy w:legacy="1" w:legacySpace="144" w:legacyIndent="0"/>
      <w:lvlJc w:val="left"/>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9D5612C"/>
    <w:multiLevelType w:val="hybridMultilevel"/>
    <w:tmpl w:val="BDCEF90E"/>
    <w:lvl w:ilvl="0" w:tplc="755CB1A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D5321"/>
    <w:multiLevelType w:val="hybridMultilevel"/>
    <w:tmpl w:val="E3549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477FF"/>
    <w:multiLevelType w:val="hybridMultilevel"/>
    <w:tmpl w:val="0818D052"/>
    <w:lvl w:ilvl="0" w:tplc="5FFEFC2A">
      <w:start w:val="1"/>
      <w:numFmt w:val="bullet"/>
      <w:pStyle w:val="Odstavekseznama"/>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DEE21F5"/>
    <w:multiLevelType w:val="hybridMultilevel"/>
    <w:tmpl w:val="C2BA0706"/>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F31D5"/>
    <w:multiLevelType w:val="hybridMultilevel"/>
    <w:tmpl w:val="FED84FC8"/>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774138"/>
    <w:multiLevelType w:val="hybridMultilevel"/>
    <w:tmpl w:val="A5B8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675373"/>
    <w:multiLevelType w:val="hybridMultilevel"/>
    <w:tmpl w:val="6520E5E0"/>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4D2D66"/>
    <w:multiLevelType w:val="hybridMultilevel"/>
    <w:tmpl w:val="AAFE4CB0"/>
    <w:lvl w:ilvl="0" w:tplc="0BB8C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179659">
    <w:abstractNumId w:val="1"/>
  </w:num>
  <w:num w:numId="2" w16cid:durableId="1421566082">
    <w:abstractNumId w:val="0"/>
  </w:num>
  <w:num w:numId="3" w16cid:durableId="1922906235">
    <w:abstractNumId w:val="0"/>
  </w:num>
  <w:num w:numId="4" w16cid:durableId="864052479">
    <w:abstractNumId w:val="0"/>
  </w:num>
  <w:num w:numId="5" w16cid:durableId="1097485172">
    <w:abstractNumId w:val="0"/>
  </w:num>
  <w:num w:numId="6" w16cid:durableId="549926115">
    <w:abstractNumId w:val="0"/>
  </w:num>
  <w:num w:numId="7" w16cid:durableId="1468936440">
    <w:abstractNumId w:val="0"/>
  </w:num>
  <w:num w:numId="8" w16cid:durableId="220987606">
    <w:abstractNumId w:val="0"/>
  </w:num>
  <w:num w:numId="9" w16cid:durableId="1562056315">
    <w:abstractNumId w:val="0"/>
  </w:num>
  <w:num w:numId="10" w16cid:durableId="1800613551">
    <w:abstractNumId w:val="0"/>
  </w:num>
  <w:num w:numId="11" w16cid:durableId="1775245375">
    <w:abstractNumId w:val="3"/>
  </w:num>
  <w:num w:numId="12" w16cid:durableId="153878551">
    <w:abstractNumId w:val="6"/>
  </w:num>
  <w:num w:numId="13" w16cid:durableId="1621646213">
    <w:abstractNumId w:val="8"/>
  </w:num>
  <w:num w:numId="14" w16cid:durableId="177738944">
    <w:abstractNumId w:val="7"/>
  </w:num>
  <w:num w:numId="15" w16cid:durableId="1773166805">
    <w:abstractNumId w:val="5"/>
  </w:num>
  <w:num w:numId="16" w16cid:durableId="619994487">
    <w:abstractNumId w:val="4"/>
  </w:num>
  <w:num w:numId="17" w16cid:durableId="513686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02A"/>
    <w:rsid w:val="000148B1"/>
    <w:rsid w:val="000252D1"/>
    <w:rsid w:val="00031AEC"/>
    <w:rsid w:val="00040F0D"/>
    <w:rsid w:val="0008524A"/>
    <w:rsid w:val="000940CE"/>
    <w:rsid w:val="00096FF6"/>
    <w:rsid w:val="000A1916"/>
    <w:rsid w:val="000A70BD"/>
    <w:rsid w:val="000F3277"/>
    <w:rsid w:val="001073F8"/>
    <w:rsid w:val="001436AB"/>
    <w:rsid w:val="00170BC9"/>
    <w:rsid w:val="00180334"/>
    <w:rsid w:val="0019333E"/>
    <w:rsid w:val="001F24E1"/>
    <w:rsid w:val="0023207A"/>
    <w:rsid w:val="002427BB"/>
    <w:rsid w:val="00243894"/>
    <w:rsid w:val="00247905"/>
    <w:rsid w:val="0025445D"/>
    <w:rsid w:val="002A7B60"/>
    <w:rsid w:val="002B7BEA"/>
    <w:rsid w:val="002C569B"/>
    <w:rsid w:val="00363A14"/>
    <w:rsid w:val="00372885"/>
    <w:rsid w:val="00376FFA"/>
    <w:rsid w:val="00380423"/>
    <w:rsid w:val="003973AA"/>
    <w:rsid w:val="003D21D3"/>
    <w:rsid w:val="003F68B0"/>
    <w:rsid w:val="00450C27"/>
    <w:rsid w:val="00547217"/>
    <w:rsid w:val="00595908"/>
    <w:rsid w:val="006205F6"/>
    <w:rsid w:val="00706848"/>
    <w:rsid w:val="00757A46"/>
    <w:rsid w:val="007E6DAF"/>
    <w:rsid w:val="00806B92"/>
    <w:rsid w:val="00851C4D"/>
    <w:rsid w:val="008A3B61"/>
    <w:rsid w:val="008E5377"/>
    <w:rsid w:val="00901D9F"/>
    <w:rsid w:val="0091502A"/>
    <w:rsid w:val="00975716"/>
    <w:rsid w:val="00983255"/>
    <w:rsid w:val="009929D0"/>
    <w:rsid w:val="00A04723"/>
    <w:rsid w:val="00A86C61"/>
    <w:rsid w:val="00AB3296"/>
    <w:rsid w:val="00B069A4"/>
    <w:rsid w:val="00B073D0"/>
    <w:rsid w:val="00B544B0"/>
    <w:rsid w:val="00B67E27"/>
    <w:rsid w:val="00B76A26"/>
    <w:rsid w:val="00BC102F"/>
    <w:rsid w:val="00BC13EE"/>
    <w:rsid w:val="00BC186C"/>
    <w:rsid w:val="00BE5387"/>
    <w:rsid w:val="00C077BA"/>
    <w:rsid w:val="00C25286"/>
    <w:rsid w:val="00C34D5F"/>
    <w:rsid w:val="00C53B2C"/>
    <w:rsid w:val="00CB7D66"/>
    <w:rsid w:val="00CC3593"/>
    <w:rsid w:val="00D13DE9"/>
    <w:rsid w:val="00D27FE9"/>
    <w:rsid w:val="00D30301"/>
    <w:rsid w:val="00DB15ED"/>
    <w:rsid w:val="00DD6DBA"/>
    <w:rsid w:val="00E924E7"/>
    <w:rsid w:val="00E92B0D"/>
    <w:rsid w:val="00E9594C"/>
    <w:rsid w:val="00EC6D1C"/>
    <w:rsid w:val="00F03453"/>
    <w:rsid w:val="00F51AFB"/>
    <w:rsid w:val="00F937B9"/>
    <w:rsid w:val="00FC4607"/>
    <w:rsid w:val="00FD0F1D"/>
    <w:rsid w:val="00FE45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06DB6"/>
  <w15:docId w15:val="{E8110D07-4944-4C31-B3C3-CED2D637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EastAsia" w:hAnsi="Segoe UI" w:cs="Times New Roman"/>
        <w:sz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9A4"/>
    <w:pPr>
      <w:spacing w:after="0" w:line="240" w:lineRule="auto"/>
    </w:pPr>
  </w:style>
  <w:style w:type="paragraph" w:styleId="Naslov1">
    <w:name w:val="heading 1"/>
    <w:basedOn w:val="Navaden"/>
    <w:next w:val="Navaden"/>
    <w:link w:val="Naslov1Znak"/>
    <w:qFormat/>
    <w:rsid w:val="00CB7D66"/>
    <w:pPr>
      <w:numPr>
        <w:numId w:val="10"/>
      </w:numPr>
      <w:ind w:left="709" w:hanging="709"/>
      <w:outlineLvl w:val="0"/>
    </w:pPr>
    <w:rPr>
      <w:rFonts w:eastAsia="Times New Roman"/>
      <w:b/>
      <w:caps/>
    </w:rPr>
  </w:style>
  <w:style w:type="paragraph" w:styleId="Naslov2">
    <w:name w:val="heading 2"/>
    <w:basedOn w:val="Navaden"/>
    <w:next w:val="Navaden"/>
    <w:link w:val="Naslov2Znak"/>
    <w:qFormat/>
    <w:rsid w:val="00CB7D66"/>
    <w:pPr>
      <w:numPr>
        <w:ilvl w:val="1"/>
        <w:numId w:val="10"/>
      </w:numPr>
      <w:ind w:left="709" w:hanging="709"/>
      <w:outlineLvl w:val="1"/>
    </w:pPr>
    <w:rPr>
      <w:rFonts w:eastAsia="Times New Roman"/>
      <w:b/>
      <w:smallCaps/>
    </w:rPr>
  </w:style>
  <w:style w:type="paragraph" w:styleId="Naslov3">
    <w:name w:val="heading 3"/>
    <w:basedOn w:val="Navaden"/>
    <w:next w:val="Navaden"/>
    <w:link w:val="Naslov3Znak"/>
    <w:qFormat/>
    <w:rsid w:val="00CB7D66"/>
    <w:pPr>
      <w:numPr>
        <w:ilvl w:val="2"/>
        <w:numId w:val="10"/>
      </w:numPr>
      <w:ind w:left="709" w:hanging="709"/>
      <w:outlineLvl w:val="2"/>
    </w:pPr>
    <w:rPr>
      <w:rFonts w:eastAsia="Times New Roman"/>
      <w:b/>
    </w:rPr>
  </w:style>
  <w:style w:type="paragraph" w:styleId="Naslov4">
    <w:name w:val="heading 4"/>
    <w:basedOn w:val="Navaden"/>
    <w:next w:val="Navaden"/>
    <w:link w:val="Naslov4Znak"/>
    <w:qFormat/>
    <w:rsid w:val="00CB7D66"/>
    <w:pPr>
      <w:numPr>
        <w:ilvl w:val="3"/>
        <w:numId w:val="10"/>
      </w:numPr>
      <w:ind w:left="1021" w:hanging="1021"/>
      <w:outlineLvl w:val="3"/>
    </w:pPr>
    <w:rPr>
      <w:rFonts w:eastAsia="Times New Roman"/>
      <w:b/>
      <w:i/>
    </w:rPr>
  </w:style>
  <w:style w:type="paragraph" w:styleId="Naslov5">
    <w:name w:val="heading 5"/>
    <w:basedOn w:val="Navaden"/>
    <w:next w:val="Navaden"/>
    <w:link w:val="Naslov5Znak"/>
    <w:qFormat/>
    <w:rsid w:val="00CB7D66"/>
    <w:pPr>
      <w:numPr>
        <w:ilvl w:val="4"/>
        <w:numId w:val="10"/>
      </w:numPr>
      <w:ind w:left="1021" w:hanging="1021"/>
      <w:outlineLvl w:val="4"/>
    </w:pPr>
    <w:rPr>
      <w:rFonts w:eastAsia="Times New Roman"/>
      <w:u w:val="single"/>
    </w:rPr>
  </w:style>
  <w:style w:type="paragraph" w:styleId="Naslov6">
    <w:name w:val="heading 6"/>
    <w:basedOn w:val="Navaden"/>
    <w:next w:val="Navaden"/>
    <w:link w:val="Naslov6Znak"/>
    <w:qFormat/>
    <w:rsid w:val="00CB7D66"/>
    <w:pPr>
      <w:numPr>
        <w:ilvl w:val="5"/>
        <w:numId w:val="10"/>
      </w:numPr>
      <w:ind w:left="1134" w:hanging="1134"/>
      <w:outlineLvl w:val="5"/>
    </w:pPr>
    <w:rPr>
      <w:rFonts w:eastAsia="Times New Roman"/>
      <w:i/>
      <w:u w:val="single"/>
    </w:rPr>
  </w:style>
  <w:style w:type="paragraph" w:styleId="Naslov7">
    <w:name w:val="heading 7"/>
    <w:basedOn w:val="Navaden"/>
    <w:next w:val="Navaden"/>
    <w:link w:val="Naslov7Znak"/>
    <w:qFormat/>
    <w:rsid w:val="00CB7D66"/>
    <w:pPr>
      <w:numPr>
        <w:ilvl w:val="6"/>
        <w:numId w:val="10"/>
      </w:numPr>
      <w:ind w:left="1134" w:hanging="1134"/>
      <w:outlineLvl w:val="6"/>
    </w:pPr>
    <w:rPr>
      <w:rFonts w:eastAsia="Times New Roman"/>
      <w:sz w:val="20"/>
      <w:u w:val="single"/>
    </w:rPr>
  </w:style>
  <w:style w:type="paragraph" w:styleId="Naslov8">
    <w:name w:val="heading 8"/>
    <w:basedOn w:val="Navaden"/>
    <w:next w:val="Navaden"/>
    <w:link w:val="Naslov8Znak"/>
    <w:qFormat/>
    <w:rsid w:val="00CB7D66"/>
    <w:pPr>
      <w:numPr>
        <w:ilvl w:val="7"/>
        <w:numId w:val="10"/>
      </w:numPr>
      <w:ind w:left="1134" w:hanging="1134"/>
      <w:outlineLvl w:val="7"/>
    </w:pPr>
    <w:rPr>
      <w:rFonts w:eastAsia="Times New Roman"/>
      <w:i/>
      <w:sz w:val="20"/>
      <w:u w:val="single"/>
    </w:rPr>
  </w:style>
  <w:style w:type="paragraph" w:styleId="Naslov9">
    <w:name w:val="heading 9"/>
    <w:basedOn w:val="Navaden"/>
    <w:next w:val="Navaden"/>
    <w:link w:val="Naslov9Znak"/>
    <w:qFormat/>
    <w:rsid w:val="00CB7D66"/>
    <w:pPr>
      <w:numPr>
        <w:ilvl w:val="8"/>
        <w:numId w:val="10"/>
      </w:numPr>
      <w:ind w:left="1134" w:hanging="1134"/>
      <w:outlineLvl w:val="8"/>
    </w:pPr>
    <w:rPr>
      <w:rFonts w:eastAsia="Times New Roman"/>
      <w:sz w:val="18"/>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0F0D"/>
    <w:pPr>
      <w:tabs>
        <w:tab w:val="center" w:pos="4536"/>
        <w:tab w:val="right" w:pos="9072"/>
      </w:tabs>
    </w:pPr>
  </w:style>
  <w:style w:type="character" w:customStyle="1" w:styleId="GlavaZnak">
    <w:name w:val="Glava Znak"/>
    <w:basedOn w:val="Privzetapisavaodstavka"/>
    <w:link w:val="Glava"/>
    <w:uiPriority w:val="99"/>
    <w:rsid w:val="00040F0D"/>
  </w:style>
  <w:style w:type="paragraph" w:styleId="Noga">
    <w:name w:val="footer"/>
    <w:basedOn w:val="Navaden"/>
    <w:link w:val="NogaZnak"/>
    <w:uiPriority w:val="99"/>
    <w:unhideWhenUsed/>
    <w:rsid w:val="00040F0D"/>
    <w:pPr>
      <w:tabs>
        <w:tab w:val="center" w:pos="4536"/>
        <w:tab w:val="right" w:pos="9072"/>
      </w:tabs>
    </w:pPr>
  </w:style>
  <w:style w:type="character" w:customStyle="1" w:styleId="NogaZnak">
    <w:name w:val="Noga Znak"/>
    <w:basedOn w:val="Privzetapisavaodstavka"/>
    <w:link w:val="Noga"/>
    <w:uiPriority w:val="99"/>
    <w:rsid w:val="00040F0D"/>
  </w:style>
  <w:style w:type="table" w:styleId="Tabelamrea">
    <w:name w:val="Table Grid"/>
    <w:basedOn w:val="Navadnatabela"/>
    <w:uiPriority w:val="59"/>
    <w:rsid w:val="0004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40F0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40F0D"/>
    <w:rPr>
      <w:rFonts w:ascii="Tahoma" w:hAnsi="Tahoma" w:cs="Tahoma"/>
      <w:sz w:val="16"/>
      <w:szCs w:val="16"/>
    </w:rPr>
  </w:style>
  <w:style w:type="character" w:customStyle="1" w:styleId="Naslov1Znak">
    <w:name w:val="Naslov 1 Znak"/>
    <w:basedOn w:val="Privzetapisavaodstavka"/>
    <w:link w:val="Naslov1"/>
    <w:rsid w:val="00CB7D66"/>
    <w:rPr>
      <w:rFonts w:eastAsia="Times New Roman"/>
      <w:b/>
      <w:caps/>
    </w:rPr>
  </w:style>
  <w:style w:type="paragraph" w:styleId="NaslovTOC">
    <w:name w:val="TOC Heading"/>
    <w:basedOn w:val="Naslov1"/>
    <w:next w:val="Navaden"/>
    <w:uiPriority w:val="39"/>
    <w:semiHidden/>
    <w:unhideWhenUsed/>
    <w:qFormat/>
    <w:rsid w:val="001436AB"/>
    <w:pPr>
      <w:spacing w:line="276" w:lineRule="auto"/>
      <w:outlineLvl w:val="9"/>
    </w:pPr>
    <w:rPr>
      <w:lang w:eastAsia="en-US"/>
    </w:rPr>
  </w:style>
  <w:style w:type="paragraph" w:styleId="Kazalovsebine2">
    <w:name w:val="toc 2"/>
    <w:basedOn w:val="Navaden"/>
    <w:next w:val="Navaden"/>
    <w:autoRedefine/>
    <w:uiPriority w:val="39"/>
    <w:unhideWhenUsed/>
    <w:qFormat/>
    <w:rsid w:val="002C569B"/>
    <w:pPr>
      <w:ind w:left="220"/>
    </w:pPr>
    <w:rPr>
      <w:smallCaps/>
    </w:rPr>
  </w:style>
  <w:style w:type="paragraph" w:styleId="Kazalovsebine1">
    <w:name w:val="toc 1"/>
    <w:basedOn w:val="Navaden"/>
    <w:next w:val="Navaden"/>
    <w:autoRedefine/>
    <w:uiPriority w:val="39"/>
    <w:unhideWhenUsed/>
    <w:qFormat/>
    <w:rsid w:val="002C569B"/>
    <w:pPr>
      <w:spacing w:before="120" w:after="120"/>
    </w:pPr>
    <w:rPr>
      <w:b/>
      <w:bCs/>
      <w:caps/>
    </w:rPr>
  </w:style>
  <w:style w:type="paragraph" w:styleId="Kazalovsebine3">
    <w:name w:val="toc 3"/>
    <w:basedOn w:val="Navaden"/>
    <w:next w:val="Navaden"/>
    <w:autoRedefine/>
    <w:uiPriority w:val="39"/>
    <w:unhideWhenUsed/>
    <w:qFormat/>
    <w:rsid w:val="002C569B"/>
    <w:pPr>
      <w:ind w:left="440"/>
    </w:pPr>
    <w:rPr>
      <w:i/>
      <w:iCs/>
    </w:rPr>
  </w:style>
  <w:style w:type="paragraph" w:styleId="Kazalovsebine4">
    <w:name w:val="toc 4"/>
    <w:basedOn w:val="Navaden"/>
    <w:next w:val="Navaden"/>
    <w:autoRedefine/>
    <w:uiPriority w:val="39"/>
    <w:unhideWhenUsed/>
    <w:rsid w:val="002C569B"/>
    <w:pPr>
      <w:ind w:left="660"/>
    </w:pPr>
    <w:rPr>
      <w:sz w:val="20"/>
      <w:szCs w:val="18"/>
    </w:rPr>
  </w:style>
  <w:style w:type="paragraph" w:styleId="Kazalovsebine5">
    <w:name w:val="toc 5"/>
    <w:basedOn w:val="Navaden"/>
    <w:next w:val="Navaden"/>
    <w:autoRedefine/>
    <w:uiPriority w:val="39"/>
    <w:unhideWhenUsed/>
    <w:rsid w:val="002C569B"/>
    <w:pPr>
      <w:ind w:left="880"/>
    </w:pPr>
    <w:rPr>
      <w:sz w:val="20"/>
      <w:szCs w:val="18"/>
    </w:rPr>
  </w:style>
  <w:style w:type="paragraph" w:styleId="Kazalovsebine6">
    <w:name w:val="toc 6"/>
    <w:basedOn w:val="Navaden"/>
    <w:next w:val="Navaden"/>
    <w:autoRedefine/>
    <w:uiPriority w:val="39"/>
    <w:unhideWhenUsed/>
    <w:rsid w:val="002C569B"/>
    <w:pPr>
      <w:ind w:left="1100"/>
    </w:pPr>
    <w:rPr>
      <w:sz w:val="20"/>
      <w:szCs w:val="18"/>
    </w:rPr>
  </w:style>
  <w:style w:type="paragraph" w:styleId="Kazalovsebine7">
    <w:name w:val="toc 7"/>
    <w:basedOn w:val="Navaden"/>
    <w:next w:val="Navaden"/>
    <w:autoRedefine/>
    <w:uiPriority w:val="39"/>
    <w:unhideWhenUsed/>
    <w:rsid w:val="002C569B"/>
    <w:pPr>
      <w:ind w:left="1320"/>
    </w:pPr>
    <w:rPr>
      <w:sz w:val="20"/>
      <w:szCs w:val="18"/>
    </w:rPr>
  </w:style>
  <w:style w:type="paragraph" w:styleId="Kazalovsebine8">
    <w:name w:val="toc 8"/>
    <w:basedOn w:val="Navaden"/>
    <w:next w:val="Navaden"/>
    <w:autoRedefine/>
    <w:uiPriority w:val="39"/>
    <w:unhideWhenUsed/>
    <w:rsid w:val="002C569B"/>
    <w:pPr>
      <w:ind w:left="1540"/>
    </w:pPr>
    <w:rPr>
      <w:sz w:val="20"/>
      <w:szCs w:val="18"/>
    </w:rPr>
  </w:style>
  <w:style w:type="paragraph" w:styleId="Kazalovsebine9">
    <w:name w:val="toc 9"/>
    <w:basedOn w:val="Navaden"/>
    <w:next w:val="Navaden"/>
    <w:autoRedefine/>
    <w:uiPriority w:val="39"/>
    <w:unhideWhenUsed/>
    <w:rsid w:val="002C569B"/>
    <w:pPr>
      <w:ind w:left="1760"/>
    </w:pPr>
    <w:rPr>
      <w:sz w:val="20"/>
      <w:szCs w:val="18"/>
    </w:rPr>
  </w:style>
  <w:style w:type="character" w:styleId="Hiperpovezava">
    <w:name w:val="Hyperlink"/>
    <w:basedOn w:val="Privzetapisavaodstavka"/>
    <w:uiPriority w:val="99"/>
    <w:unhideWhenUsed/>
    <w:rsid w:val="001436AB"/>
    <w:rPr>
      <w:color w:val="0000FF" w:themeColor="hyperlink"/>
      <w:u w:val="single"/>
    </w:rPr>
  </w:style>
  <w:style w:type="paragraph" w:styleId="Brezrazmikov">
    <w:name w:val="No Spacing"/>
    <w:uiPriority w:val="1"/>
    <w:qFormat/>
    <w:rsid w:val="00B069A4"/>
    <w:pPr>
      <w:spacing w:after="0" w:line="240" w:lineRule="auto"/>
    </w:pPr>
  </w:style>
  <w:style w:type="character" w:customStyle="1" w:styleId="Naslov2Znak">
    <w:name w:val="Naslov 2 Znak"/>
    <w:basedOn w:val="Privzetapisavaodstavka"/>
    <w:link w:val="Naslov2"/>
    <w:rsid w:val="00CB7D66"/>
    <w:rPr>
      <w:rFonts w:eastAsia="Times New Roman"/>
      <w:b/>
      <w:smallCaps/>
    </w:rPr>
  </w:style>
  <w:style w:type="character" w:customStyle="1" w:styleId="Naslov3Znak">
    <w:name w:val="Naslov 3 Znak"/>
    <w:basedOn w:val="Privzetapisavaodstavka"/>
    <w:link w:val="Naslov3"/>
    <w:rsid w:val="00CB7D66"/>
    <w:rPr>
      <w:rFonts w:eastAsia="Times New Roman"/>
      <w:b/>
    </w:rPr>
  </w:style>
  <w:style w:type="character" w:customStyle="1" w:styleId="Naslov4Znak">
    <w:name w:val="Naslov 4 Znak"/>
    <w:basedOn w:val="Privzetapisavaodstavka"/>
    <w:link w:val="Naslov4"/>
    <w:rsid w:val="00CB7D66"/>
    <w:rPr>
      <w:rFonts w:eastAsia="Times New Roman"/>
      <w:b/>
      <w:i/>
    </w:rPr>
  </w:style>
  <w:style w:type="character" w:customStyle="1" w:styleId="Naslov5Znak">
    <w:name w:val="Naslov 5 Znak"/>
    <w:basedOn w:val="Privzetapisavaodstavka"/>
    <w:link w:val="Naslov5"/>
    <w:rsid w:val="00CB7D66"/>
    <w:rPr>
      <w:rFonts w:eastAsia="Times New Roman"/>
      <w:u w:val="single"/>
    </w:rPr>
  </w:style>
  <w:style w:type="character" w:customStyle="1" w:styleId="Naslov6Znak">
    <w:name w:val="Naslov 6 Znak"/>
    <w:basedOn w:val="Privzetapisavaodstavka"/>
    <w:link w:val="Naslov6"/>
    <w:rsid w:val="00CB7D66"/>
    <w:rPr>
      <w:rFonts w:eastAsia="Times New Roman"/>
      <w:i/>
      <w:u w:val="single"/>
    </w:rPr>
  </w:style>
  <w:style w:type="character" w:customStyle="1" w:styleId="Naslov7Znak">
    <w:name w:val="Naslov 7 Znak"/>
    <w:basedOn w:val="Privzetapisavaodstavka"/>
    <w:link w:val="Naslov7"/>
    <w:rsid w:val="00CB7D66"/>
    <w:rPr>
      <w:rFonts w:eastAsia="Times New Roman"/>
      <w:sz w:val="20"/>
      <w:u w:val="single"/>
    </w:rPr>
  </w:style>
  <w:style w:type="character" w:customStyle="1" w:styleId="Naslov8Znak">
    <w:name w:val="Naslov 8 Znak"/>
    <w:basedOn w:val="Privzetapisavaodstavka"/>
    <w:link w:val="Naslov8"/>
    <w:rsid w:val="00CB7D66"/>
    <w:rPr>
      <w:rFonts w:eastAsia="Times New Roman"/>
      <w:i/>
      <w:sz w:val="20"/>
      <w:u w:val="single"/>
    </w:rPr>
  </w:style>
  <w:style w:type="character" w:customStyle="1" w:styleId="Naslov9Znak">
    <w:name w:val="Naslov 9 Znak"/>
    <w:basedOn w:val="Privzetapisavaodstavka"/>
    <w:link w:val="Naslov9"/>
    <w:rsid w:val="00CB7D66"/>
    <w:rPr>
      <w:rFonts w:eastAsia="Times New Roman"/>
      <w:sz w:val="18"/>
      <w:u w:val="single"/>
    </w:rPr>
  </w:style>
  <w:style w:type="paragraph" w:styleId="Odstavekseznama">
    <w:name w:val="List Paragraph"/>
    <w:basedOn w:val="Navaden"/>
    <w:uiPriority w:val="34"/>
    <w:qFormat/>
    <w:rsid w:val="00901D9F"/>
    <w:pPr>
      <w:numPr>
        <w:numId w:val="11"/>
      </w:numPr>
      <w:contextualSpacing/>
    </w:pPr>
    <w:rPr>
      <w:rFonts w:cs="Segoe UI"/>
    </w:rPr>
  </w:style>
  <w:style w:type="paragraph" w:styleId="Napis">
    <w:name w:val="caption"/>
    <w:basedOn w:val="Navaden"/>
    <w:next w:val="Navaden"/>
    <w:uiPriority w:val="35"/>
    <w:unhideWhenUsed/>
    <w:qFormat/>
    <w:rsid w:val="00901D9F"/>
    <w:rPr>
      <w:bCs/>
      <w:sz w:val="18"/>
      <w:szCs w:val="18"/>
    </w:rPr>
  </w:style>
  <w:style w:type="character" w:styleId="Pripombasklic">
    <w:name w:val="annotation reference"/>
    <w:basedOn w:val="Privzetapisavaodstavka"/>
    <w:uiPriority w:val="99"/>
    <w:semiHidden/>
    <w:unhideWhenUsed/>
    <w:rsid w:val="00C25286"/>
    <w:rPr>
      <w:sz w:val="16"/>
      <w:szCs w:val="16"/>
    </w:rPr>
  </w:style>
  <w:style w:type="paragraph" w:styleId="Pripombabesedilo">
    <w:name w:val="annotation text"/>
    <w:basedOn w:val="Navaden"/>
    <w:link w:val="PripombabesediloZnak"/>
    <w:uiPriority w:val="99"/>
    <w:semiHidden/>
    <w:unhideWhenUsed/>
    <w:rsid w:val="00C25286"/>
    <w:rPr>
      <w:sz w:val="20"/>
    </w:rPr>
  </w:style>
  <w:style w:type="character" w:customStyle="1" w:styleId="PripombabesediloZnak">
    <w:name w:val="Pripomba – besedilo Znak"/>
    <w:basedOn w:val="Privzetapisavaodstavka"/>
    <w:link w:val="Pripombabesedilo"/>
    <w:uiPriority w:val="99"/>
    <w:semiHidden/>
    <w:rsid w:val="00C25286"/>
    <w:rPr>
      <w:sz w:val="20"/>
    </w:rPr>
  </w:style>
  <w:style w:type="paragraph" w:styleId="Zadevapripombe">
    <w:name w:val="annotation subject"/>
    <w:basedOn w:val="Pripombabesedilo"/>
    <w:next w:val="Pripombabesedilo"/>
    <w:link w:val="ZadevapripombeZnak"/>
    <w:uiPriority w:val="99"/>
    <w:semiHidden/>
    <w:unhideWhenUsed/>
    <w:rsid w:val="00C25286"/>
    <w:rPr>
      <w:b/>
      <w:bCs/>
    </w:rPr>
  </w:style>
  <w:style w:type="character" w:customStyle="1" w:styleId="ZadevapripombeZnak">
    <w:name w:val="Zadeva pripombe Znak"/>
    <w:basedOn w:val="PripombabesediloZnak"/>
    <w:link w:val="Zadevapripombe"/>
    <w:uiPriority w:val="99"/>
    <w:semiHidden/>
    <w:rsid w:val="00C25286"/>
    <w:rPr>
      <w:b/>
      <w:bCs/>
      <w:sz w:val="20"/>
    </w:rPr>
  </w:style>
  <w:style w:type="character" w:styleId="Nerazreenaomemba">
    <w:name w:val="Unresolved Mention"/>
    <w:basedOn w:val="Privzetapisavaodstavka"/>
    <w:uiPriority w:val="99"/>
    <w:semiHidden/>
    <w:unhideWhenUsed/>
    <w:rsid w:val="00FD0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7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komunalaidrija.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komunalaidrija.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na\Documents\_Nova%20mapa\dell%2023.3.2018\Projekti\EPPS\IMS%20EPPS\02%20Obrazci\Obr-102_EPPS_OP_ND.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1E341-77DB-44D8-A0EF-35A5E1CA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Obr-102_EPPS_OP_ND</Template>
  <TotalTime>93</TotalTime>
  <Pages>9</Pages>
  <Words>2991</Words>
  <Characters>17053</Characters>
  <Application>Microsoft Office Word</Application>
  <DocSecurity>0</DocSecurity>
  <Lines>142</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Ana Knap</cp:lastModifiedBy>
  <cp:revision>10</cp:revision>
  <dcterms:created xsi:type="dcterms:W3CDTF">2018-05-24T13:10:00Z</dcterms:created>
  <dcterms:modified xsi:type="dcterms:W3CDTF">2025-10-17T08:22:00Z</dcterms:modified>
</cp:coreProperties>
</file>